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6242A" w14:textId="77777777" w:rsidR="00E21141" w:rsidRDefault="00E21141" w:rsidP="00E21141">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9264" behindDoc="0" locked="0" layoutInCell="1" allowOverlap="1" wp14:anchorId="432D1821" wp14:editId="340374D8">
                <wp:simplePos x="0" y="0"/>
                <wp:positionH relativeFrom="column">
                  <wp:posOffset>-485775</wp:posOffset>
                </wp:positionH>
                <wp:positionV relativeFrom="paragraph">
                  <wp:posOffset>-552450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14:paraId="4687223B" w14:textId="77777777" w:rsidTr="00BA7BD4">
                              <w:trPr>
                                <w:cantSplit/>
                              </w:trPr>
                              <w:tc>
                                <w:tcPr>
                                  <w:tcW w:w="3085" w:type="dxa"/>
                                  <w:tcBorders>
                                    <w:top w:val="single" w:sz="4" w:space="0" w:color="auto"/>
                                    <w:bottom w:val="single" w:sz="4" w:space="0" w:color="auto"/>
                                    <w:right w:val="single" w:sz="4" w:space="0" w:color="auto"/>
                                  </w:tcBorders>
                                </w:tcPr>
                                <w:p w14:paraId="19F7B9D1" w14:textId="77777777" w:rsidR="00BA7BD4" w:rsidRDefault="00BA7BD4" w:rsidP="00BA7BD4">
                                  <w:pPr>
                                    <w:pStyle w:val="NormalParagraph"/>
                                  </w:pPr>
                                  <w:r>
                                    <w:rPr>
                                      <w:noProof/>
                                    </w:rPr>
                                    <w:drawing>
                                      <wp:inline distT="0" distB="0" distL="0" distR="0" wp14:anchorId="6BBAC8C1" wp14:editId="77B481CE">
                                        <wp:extent cx="1276350" cy="1266825"/>
                                        <wp:effectExtent l="0" t="0" r="0" b="9525"/>
                                        <wp:docPr id="5"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sz w:val="36"/>
                                      <w:szCs w:val="36"/>
                                    </w:rPr>
                                    <w:alias w:val="Meeting Document Number"/>
                                    <w:tag w:val="GSMAMeetingItemNumber"/>
                                    <w:id w:val="-1727682937"/>
                                    <w:placeholder>
                                      <w:docPart w:val="3D4256EEE5454A4796D421C21E9FDC5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ItemNumber[1]" w:storeItemID="{98C27813-D4A9-4371-A37F-7D806108A028}"/>
                                    <w:text/>
                                  </w:sdtPr>
                                  <w:sdtEndPr/>
                                  <w:sdtContent>
                                    <w:p w14:paraId="4FA055F9" w14:textId="3B75C233" w:rsidR="0003298E" w:rsidRDefault="003B463C" w:rsidP="00BA7BD4">
                                      <w:pPr>
                                        <w:pStyle w:val="CSDocNo"/>
                                        <w:rPr>
                                          <w:sz w:val="36"/>
                                          <w:szCs w:val="36"/>
                                        </w:rPr>
                                      </w:pPr>
                                      <w:proofErr w:type="spellStart"/>
                                      <w:r>
                                        <w:rPr>
                                          <w:sz w:val="36"/>
                                          <w:szCs w:val="36"/>
                                        </w:rPr>
                                        <w:t>RiLTE</w:t>
                                      </w:r>
                                      <w:proofErr w:type="spellEnd"/>
                                      <w:r>
                                        <w:rPr>
                                          <w:sz w:val="36"/>
                                          <w:szCs w:val="36"/>
                                        </w:rPr>
                                        <w:t xml:space="preserve"> 46_118</w:t>
                                      </w:r>
                                    </w:p>
                                  </w:sdtContent>
                                </w:sdt>
                                <w:sdt>
                                  <w:sdtPr>
                                    <w:rPr>
                                      <w:sz w:val="36"/>
                                      <w:szCs w:val="36"/>
                                      <w:lang w:val="en-GB"/>
                                    </w:rPr>
                                    <w:alias w:val="LS Number"/>
                                    <w:tag w:val="GSMADocumentNumber"/>
                                    <w:id w:val="-564416873"/>
                                    <w:lock w:val="sdtLocked"/>
                                    <w:placeholder>
                                      <w:docPart w:val="8EDED028B25043A6BE93C8D80B0F6CDC"/>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Number[1]" w:storeItemID="{98C27813-D4A9-4371-A37F-7D806108A028}"/>
                                    <w:text/>
                                  </w:sdtPr>
                                  <w:sdtEndPr/>
                                  <w:sdtContent>
                                    <w:p w14:paraId="550F237F" w14:textId="0199C2BD" w:rsidR="00BA7BD4" w:rsidRPr="0003298E" w:rsidRDefault="008C1903" w:rsidP="0003298E">
                                      <w:pPr>
                                        <w:pStyle w:val="CSDocNo"/>
                                        <w:rPr>
                                          <w:sz w:val="36"/>
                                          <w:szCs w:val="36"/>
                                        </w:rPr>
                                      </w:pPr>
                                      <w:proofErr w:type="spellStart"/>
                                      <w:r>
                                        <w:rPr>
                                          <w:sz w:val="36"/>
                                          <w:szCs w:val="36"/>
                                          <w:lang w:val="en-GB"/>
                                        </w:rPr>
                                        <w:t>RiLTE</w:t>
                                      </w:r>
                                      <w:proofErr w:type="spellEnd"/>
                                      <w:r>
                                        <w:rPr>
                                          <w:sz w:val="36"/>
                                          <w:szCs w:val="36"/>
                                          <w:lang w:val="en-GB"/>
                                        </w:rPr>
                                        <w:t xml:space="preserve"> 46_118</w:t>
                                      </w:r>
                                    </w:p>
                                  </w:sdtContent>
                                </w:sdt>
                                <w:sdt>
                                  <w:sdtPr>
                                    <w:rPr>
                                      <w:lang w:val="en-GB"/>
                                    </w:rPr>
                                    <w:alias w:val="Document Title"/>
                                    <w:tag w:val="GSMATitle"/>
                                    <w:id w:val="1111401123"/>
                                    <w:lock w:val="sdtLocked"/>
                                    <w:placeholder>
                                      <w:docPart w:val="9B0BEADCE0EF4EC7876253B250E7383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p w14:paraId="40D1AA82" w14:textId="5EF9FFD6" w:rsidR="00BA7BD4" w:rsidRDefault="009C4A1D" w:rsidP="00BA7BD4">
                                      <w:pPr>
                                        <w:pStyle w:val="CSDocTitle"/>
                                        <w:spacing w:before="0" w:after="0"/>
                                        <w:ind w:left="0"/>
                                      </w:pPr>
                                      <w:r w:rsidRPr="00657547">
                                        <w:rPr>
                                          <w:lang w:val="en-GB"/>
                                        </w:rPr>
                                        <w:t>LS to 3GPP SA1 on Data Off Requiremen</w:t>
                                      </w:r>
                                      <w:r w:rsidR="003B463C">
                                        <w:rPr>
                                          <w:lang w:val="en-GB"/>
                                        </w:rPr>
                                        <w:t>ts</w:t>
                                      </w:r>
                                    </w:p>
                                  </w:sdtContent>
                                </w:sdt>
                              </w:tc>
                            </w:tr>
                            <w:tr w:rsidR="00BA7BD4" w14:paraId="2B97D7EF"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9390594" w14:textId="77777777" w:rsidR="00BA7BD4" w:rsidRDefault="00BA7BD4" w:rsidP="00BA7BD4">
                                  <w:pPr>
                                    <w:pStyle w:val="CSTableTitle"/>
                                  </w:pPr>
                                  <w:r>
                                    <w:t>Meeting Information</w:t>
                                  </w:r>
                                </w:p>
                              </w:tc>
                            </w:tr>
                            <w:tr w:rsidR="00BA7BD4" w14:paraId="7F6FBCC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43A524" w14:textId="77777777" w:rsidR="00BA7BD4" w:rsidRDefault="00BA7BD4" w:rsidP="00BA7BD4">
                                  <w:pPr>
                                    <w:pStyle w:val="CSFieldName"/>
                                  </w:pPr>
                                  <w:r>
                                    <w:t>Meeting Name and Number</w:t>
                                  </w:r>
                                </w:p>
                              </w:tc>
                              <w:tc>
                                <w:tcPr>
                                  <w:tcW w:w="7470" w:type="dxa"/>
                                  <w:tcBorders>
                                    <w:top w:val="single" w:sz="6" w:space="0" w:color="auto"/>
                                  </w:tcBorders>
                                  <w:vAlign w:val="center"/>
                                </w:tcPr>
                                <w:sdt>
                                  <w:sdtPr>
                                    <w:alias w:val="Meeting Name and Number Text"/>
                                    <w:tag w:val="GSMAMeetingNameAndNumberText"/>
                                    <w:id w:val="-1147748752"/>
                                    <w:lock w:val="sdtLocked"/>
                                    <w:placeholder>
                                      <w:docPart w:val="175FC4E85A2D4666A9A90B70DC603BA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NameAndNumberText[1]" w:storeItemID="{98C27813-D4A9-4371-A37F-7D806108A028}"/>
                                    <w:text/>
                                  </w:sdtPr>
                                  <w:sdtEndPr/>
                                  <w:sdtContent>
                                    <w:p w14:paraId="6D23548E" w14:textId="77777777" w:rsidR="00BA7BD4" w:rsidRDefault="005E720C" w:rsidP="00FA098D">
                                      <w:pPr>
                                        <w:pStyle w:val="CSFieldInfo"/>
                                      </w:pPr>
                                      <w:r>
                                        <w:rPr>
                                          <w:lang w:val="sv-SE"/>
                                        </w:rPr>
                                        <w:t>RiLTE #46</w:t>
                                      </w:r>
                                    </w:p>
                                  </w:sdtContent>
                                </w:sdt>
                              </w:tc>
                            </w:tr>
                            <w:tr w:rsidR="00BA7BD4" w14:paraId="74BAA7D3"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7CAAEFFE" w14:textId="77777777" w:rsidR="00BA7BD4" w:rsidRDefault="00BA7BD4" w:rsidP="00BA7BD4">
                                  <w:pPr>
                                    <w:pStyle w:val="CSFieldName"/>
                                  </w:pPr>
                                  <w:r w:rsidRPr="00BC1F38">
                                    <w:t>Meeting</w:t>
                                  </w:r>
                                  <w:r>
                                    <w:t xml:space="preserve"> Date</w:t>
                                  </w:r>
                                </w:p>
                              </w:tc>
                              <w:tc>
                                <w:tcPr>
                                  <w:tcW w:w="7470" w:type="dxa"/>
                                  <w:vAlign w:val="center"/>
                                </w:tcPr>
                                <w:sdt>
                                  <w:sdtPr>
                                    <w:alias w:val="Meeting Date"/>
                                    <w:tag w:val="GSMAMeetingDate"/>
                                    <w:id w:val="560909053"/>
                                    <w:lock w:val="sdtLocked"/>
                                    <w:placeholder>
                                      <w:docPart w:val="8801B5F1BC9D412686F6847E3C4FB17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fullDate="2015-07-17T00:00:00Z">
                                      <w:dateFormat w:val="dd MMMM yyyy"/>
                                      <w:lid w:val="en-GB"/>
                                      <w:storeMappedDataAs w:val="dateTime"/>
                                      <w:calendar w:val="gregorian"/>
                                    </w:date>
                                  </w:sdtPr>
                                  <w:sdtEndPr/>
                                  <w:sdtContent>
                                    <w:p w14:paraId="44C5D64A" w14:textId="77777777" w:rsidR="00BA7BD4" w:rsidRDefault="00900DAE" w:rsidP="00FA098D">
                                      <w:pPr>
                                        <w:pStyle w:val="CSFieldInfo"/>
                                      </w:pPr>
                                      <w:r>
                                        <w:t>17 July 2015</w:t>
                                      </w:r>
                                    </w:p>
                                  </w:sdtContent>
                                </w:sdt>
                              </w:tc>
                            </w:tr>
                            <w:tr w:rsidR="00BA7BD4" w14:paraId="75671A4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7C54CC7" w14:textId="77777777"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sdt>
                                  <w:sdtPr>
                                    <w:alias w:val="Meeting Location"/>
                                    <w:tag w:val="GSMAMeetingLocation"/>
                                    <w:id w:val="-1166704051"/>
                                    <w:lock w:val="sdtLocked"/>
                                    <w:placeholder>
                                      <w:docPart w:val="81E40501C9794E89A5BC7FE22DBBBA7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271F4357" w14:textId="5272AB24" w:rsidR="00BA7BD4" w:rsidRDefault="00FE57A8" w:rsidP="00FA098D">
                                      <w:pPr>
                                        <w:pStyle w:val="CSFieldInfo"/>
                                      </w:pPr>
                                      <w:r>
                                        <w:t>Rome, Italy</w:t>
                                      </w:r>
                                    </w:p>
                                  </w:sdtContent>
                                </w:sdt>
                              </w:tc>
                            </w:tr>
                            <w:tr w:rsidR="00BA7BD4" w14:paraId="4316275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F68D092" w14:textId="77777777" w:rsidR="00BA7BD4" w:rsidRDefault="00BA7BD4" w:rsidP="00BA7BD4">
                                  <w:pPr>
                                    <w:pStyle w:val="CSTableTitle"/>
                                  </w:pPr>
                                  <w:r>
                                    <w:t>Document Information</w:t>
                                  </w:r>
                                </w:p>
                              </w:tc>
                            </w:tr>
                            <w:tr w:rsidR="00BA7BD4" w14:paraId="3842F9E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3F0E8B6" w14:textId="77777777" w:rsidR="00BA7BD4" w:rsidRPr="00B56578" w:rsidRDefault="00BA7BD4" w:rsidP="00BA7BD4">
                                  <w:pPr>
                                    <w:pStyle w:val="CSFieldName"/>
                                  </w:pPr>
                                  <w:r w:rsidRPr="00B56578">
                                    <w:t xml:space="preserve">Document </w:t>
                                  </w:r>
                                  <w:r>
                                    <w:t>Author</w:t>
                                  </w:r>
                                </w:p>
                              </w:tc>
                              <w:sdt>
                                <w:sdtPr>
                                  <w:alias w:val="Document Owner"/>
                                  <w:tag w:val="GSMADocumentOwner"/>
                                  <w:id w:val="774217392"/>
                                  <w:lock w:val="sdtLocked"/>
                                  <w:placeholder>
                                    <w:docPart w:val="3A865EC6C6F84ECE9D4DD484DD44FD5D"/>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7470" w:type="dxa"/>
                                      <w:tcBorders>
                                        <w:top w:val="single" w:sz="6" w:space="0" w:color="auto"/>
                                      </w:tcBorders>
                                      <w:vAlign w:val="center"/>
                                    </w:tcPr>
                                    <w:p w14:paraId="0C1C645D" w14:textId="77777777" w:rsidR="00BA7BD4" w:rsidRPr="00B56578" w:rsidRDefault="00D74680" w:rsidP="00FA098D">
                                      <w:pPr>
                                        <w:pStyle w:val="CSFieldInfo"/>
                                      </w:pPr>
                                      <w:r>
                                        <w:t>Vladimir Durovic</w:t>
                                      </w:r>
                                    </w:p>
                                  </w:tc>
                                </w:sdtContent>
                              </w:sdt>
                            </w:tr>
                            <w:tr w:rsidR="00BA7BD4" w14:paraId="24505F0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C79327B" w14:textId="77777777" w:rsidR="00BA7BD4" w:rsidRPr="00B56578" w:rsidRDefault="00BA7BD4" w:rsidP="00BA7BD4">
                                  <w:pPr>
                                    <w:pStyle w:val="CSFieldName"/>
                                  </w:pPr>
                                  <w:r>
                                    <w:t>Additional Contributors</w:t>
                                  </w:r>
                                </w:p>
                              </w:tc>
                              <w:tc>
                                <w:tcPr>
                                  <w:tcW w:w="7470" w:type="dxa"/>
                                  <w:tcBorders>
                                    <w:top w:val="single" w:sz="6" w:space="0" w:color="auto"/>
                                  </w:tcBorders>
                                  <w:vAlign w:val="center"/>
                                </w:tcPr>
                                <w:p w14:paraId="5092A1A7" w14:textId="77777777" w:rsidR="00BA7BD4" w:rsidRPr="00B56578" w:rsidRDefault="00381145" w:rsidP="00BA7BD4">
                                  <w:pPr>
                                    <w:pStyle w:val="CSFieldInfo"/>
                                  </w:pPr>
                                  <w:sdt>
                                    <w:sdtPr>
                                      <w:alias w:val="List of contributors"/>
                                      <w:tag w:val="GSMAListOfContributors"/>
                                      <w:id w:val="864787537"/>
                                      <w:lock w:val="sdtContentLocked"/>
                                      <w:placeholder>
                                        <w:docPart w:val="30D737BCDCB84B149728641753C4505F"/>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istOfContributors[1]" w:storeItemID="{98C27813-D4A9-4371-A37F-7D806108A028}"/>
                                      <w:text w:multiLine="1"/>
                                    </w:sdtPr>
                                    <w:sdtEndPr/>
                                    <w:sdtContent>
                                      <w:r w:rsidR="00657547">
                                        <w:rPr>
                                          <w:lang w:val="sv-SE"/>
                                        </w:rPr>
                                        <w:t>DOIS</w:t>
                                      </w:r>
                                    </w:sdtContent>
                                  </w:sdt>
                                </w:p>
                              </w:tc>
                            </w:tr>
                            <w:tr w:rsidR="00BA7BD4" w14:paraId="40E8E33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A599350" w14:textId="77777777" w:rsidR="00BA7BD4" w:rsidRPr="00B56578" w:rsidRDefault="00BA7BD4" w:rsidP="00BA7BD4">
                                  <w:pPr>
                                    <w:pStyle w:val="CSFieldName"/>
                                  </w:pPr>
                                  <w:r w:rsidRPr="00B56578">
                                    <w:t>Document Creation Date</w:t>
                                  </w:r>
                                </w:p>
                              </w:tc>
                              <w:sdt>
                                <w:sdtPr>
                                  <w:alias w:val="Document Creation Date"/>
                                  <w:tag w:val="GSMADocumentCreatedDate"/>
                                  <w:id w:val="785233735"/>
                                  <w:lock w:val="sdtLocked"/>
                                  <w:placeholder>
                                    <w:docPart w:val="5B20D9DA7B524387A415B4AADC26D69F"/>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15-06-24T00:00:00Z">
                                    <w:dateFormat w:val="dd MMMM yyyy"/>
                                    <w:lid w:val="en-GB"/>
                                    <w:storeMappedDataAs w:val="dateTime"/>
                                    <w:calendar w:val="gregorian"/>
                                  </w:date>
                                </w:sdtPr>
                                <w:sdtEndPr/>
                                <w:sdtContent>
                                  <w:tc>
                                    <w:tcPr>
                                      <w:tcW w:w="7470" w:type="dxa"/>
                                      <w:vAlign w:val="center"/>
                                    </w:tcPr>
                                    <w:p w14:paraId="197537C3" w14:textId="77777777" w:rsidR="00BA7BD4" w:rsidRPr="00B56578" w:rsidRDefault="00DB1017" w:rsidP="00FA098D">
                                      <w:pPr>
                                        <w:pStyle w:val="CSFieldInfo"/>
                                      </w:pPr>
                                      <w:r>
                                        <w:t>24 June 2015</w:t>
                                      </w:r>
                                    </w:p>
                                  </w:tc>
                                </w:sdtContent>
                              </w:sdt>
                            </w:tr>
                            <w:tr w:rsidR="00BA7BD4" w14:paraId="4DCECD08"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160C736" w14:textId="77777777" w:rsidR="00BA7BD4" w:rsidRDefault="00BA7BD4" w:rsidP="00BA7BD4">
                                  <w:pPr>
                                    <w:pStyle w:val="CSFieldName"/>
                                  </w:pPr>
                                  <w:r>
                                    <w:t>Document Status</w:t>
                                  </w:r>
                                </w:p>
                              </w:tc>
                              <w:tc>
                                <w:tcPr>
                                  <w:tcW w:w="7470" w:type="dxa"/>
                                  <w:vAlign w:val="center"/>
                                </w:tcPr>
                                <w:sdt>
                                  <w:sdtPr>
                                    <w:alias w:val="This document is for"/>
                                    <w:tag w:val="GSMAItemFor"/>
                                    <w:id w:val="2079243218"/>
                                    <w:lock w:val="sdtLocked"/>
                                    <w:placeholder>
                                      <w:docPart w:val="CB9672F4DA394027BCB4E26C4CAEAE5C"/>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ItemFor[1]" w:storeItemID="{98C27813-D4A9-4371-A37F-7D806108A028}"/>
                                    <w:dropDownList w:lastValue="Discussion">
                                      <w:listItem w:value="[This document is for]"/>
                                    </w:dropDownList>
                                  </w:sdtPr>
                                  <w:sdtEndPr/>
                                  <w:sdtContent>
                                    <w:p w14:paraId="38C7387C" w14:textId="77777777" w:rsidR="00BA7BD4" w:rsidRDefault="005E720C" w:rsidP="00BA7BD4">
                                      <w:pPr>
                                        <w:pStyle w:val="CSFieldInfo"/>
                                      </w:pPr>
                                      <w:r>
                                        <w:rPr>
                                          <w:lang w:val="sv-SE"/>
                                        </w:rPr>
                                        <w:t>Discussion</w:t>
                                      </w:r>
                                    </w:p>
                                  </w:sdtContent>
                                </w:sdt>
                              </w:tc>
                            </w:tr>
                            <w:tr w:rsidR="00BA7BD4" w14:paraId="062326AA"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19C7989" w14:textId="77777777" w:rsidR="00BA7BD4" w:rsidRDefault="00BA7BD4" w:rsidP="00BA7BD4">
                                  <w:pPr>
                                    <w:pStyle w:val="CSFieldName"/>
                                  </w:pPr>
                                  <w:r>
                                    <w:t>Security Classification</w:t>
                                  </w:r>
                                </w:p>
                              </w:tc>
                              <w:sdt>
                                <w:sdtPr>
                                  <w:alias w:val="Security Classification"/>
                                  <w:tag w:val="GSMASecurityGroup"/>
                                  <w:id w:val="-777096310"/>
                                  <w:lock w:val="sdtLocked"/>
                                  <w:placeholder>
                                    <w:docPart w:val="797F4E49705B4145B9AA7932126D89A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7470" w:type="dxa"/>
                                      <w:vAlign w:val="center"/>
                                    </w:tcPr>
                                    <w:p w14:paraId="3AEF3724" w14:textId="77777777" w:rsidR="00BA7BD4" w:rsidRDefault="00BA7BD4" w:rsidP="00BA7BD4">
                                      <w:pPr>
                                        <w:pStyle w:val="CSFieldInfo"/>
                                      </w:pPr>
                                      <w:r>
                                        <w:t>Non-confidential</w:t>
                                      </w:r>
                                    </w:p>
                                  </w:tc>
                                </w:sdtContent>
                              </w:sdt>
                            </w:tr>
                            <w:tr w:rsidR="00BA7BD4" w14:paraId="41E4377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D8EFF48" w14:textId="77777777" w:rsidR="00BA7BD4" w:rsidRDefault="00BA7BD4" w:rsidP="00BA7BD4">
                                  <w:pPr>
                                    <w:pStyle w:val="CSTableTitle"/>
                                  </w:pPr>
                                  <w:r>
                                    <w:t>Document Summary</w:t>
                                  </w:r>
                                </w:p>
                              </w:tc>
                            </w:tr>
                            <w:tr w:rsidR="00BA7BD4" w:rsidRPr="00167C13" w14:paraId="62CBEEB8" w14:textId="77777777" w:rsidTr="00BA7BD4">
                              <w:tblPrEx>
                                <w:tblBorders>
                                  <w:insideH w:val="single" w:sz="6" w:space="0" w:color="auto"/>
                                  <w:insideV w:val="single" w:sz="6" w:space="0" w:color="auto"/>
                                </w:tblBorders>
                                <w:tblLook w:val="01E0" w:firstRow="1" w:lastRow="1" w:firstColumn="1" w:lastColumn="1" w:noHBand="0" w:noVBand="0"/>
                              </w:tblPrEx>
                              <w:trPr>
                                <w:cantSplit/>
                              </w:trPr>
                              <w:sdt>
                                <w:sdtPr>
                                  <w:alias w:val="Comments"/>
                                  <w:tag w:val=""/>
                                  <w:id w:val="-908764620"/>
                                  <w:lock w:val="sdtLocked"/>
                                  <w:placeholder>
                                    <w:docPart w:val="AC16CC135B124602BBAD8092E9C5FF4A"/>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0555" w:type="dxa"/>
                                      <w:gridSpan w:val="2"/>
                                      <w:tcBorders>
                                        <w:top w:val="single" w:sz="6" w:space="0" w:color="auto"/>
                                        <w:bottom w:val="single" w:sz="6" w:space="0" w:color="auto"/>
                                      </w:tcBorders>
                                    </w:tcPr>
                                    <w:p w14:paraId="6B317114" w14:textId="77777777" w:rsidR="00BA7BD4" w:rsidRPr="00167C13" w:rsidRDefault="00BA7BD4" w:rsidP="00BA7BD4">
                                      <w:pPr>
                                        <w:pStyle w:val="CSFieldInfo"/>
                                      </w:pPr>
                                      <w:r w:rsidRPr="00EA0CA5">
                                        <w:rPr>
                                          <w:rStyle w:val="PlaceholderText"/>
                                          <w:rFonts w:eastAsia="Calibri"/>
                                        </w:rPr>
                                        <w:t>[Comments]</w:t>
                                      </w:r>
                                    </w:p>
                                  </w:tc>
                                </w:sdtContent>
                              </w:sdt>
                            </w:tr>
                          </w:tbl>
                          <w:p w14:paraId="4491FCC2" w14:textId="77777777" w:rsidR="00BA7BD4" w:rsidRDefault="00BA7BD4" w:rsidP="00E21141">
                            <w:pPr>
                              <w:pStyle w:val="CSLegalTxt"/>
                            </w:pPr>
                          </w:p>
                          <w:p w14:paraId="2F9A783E" w14:textId="77777777" w:rsidR="00BA7BD4" w:rsidRDefault="00BA7BD4" w:rsidP="00E21141">
                            <w:pPr>
                              <w:pStyle w:val="CSLegalTxt"/>
                            </w:pPr>
                          </w:p>
                          <w:p w14:paraId="5403AD3A" w14:textId="77777777"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14:paraId="65A78CFA" w14:textId="77777777"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C196795" w14:textId="77777777" w:rsidR="00BA7BD4" w:rsidRPr="001B1649" w:rsidRDefault="00BA7BD4" w:rsidP="00BA7BD4">
                                  <w:pPr>
                                    <w:pStyle w:val="CRSheetSubtitle"/>
                                  </w:pPr>
                                  <w:r>
                                    <w:t>Version History (to be completed by editor)</w:t>
                                  </w:r>
                                </w:p>
                              </w:tc>
                            </w:tr>
                            <w:tr w:rsidR="00BA7BD4" w14:paraId="432D5E21"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7D84875" w14:textId="77777777" w:rsidR="00BA7BD4" w:rsidRDefault="00BA7BD4" w:rsidP="00BA7BD4">
                                  <w:pPr>
                                    <w:pStyle w:val="CSFieldName"/>
                                  </w:pPr>
                                  <w:r>
                                    <w:t>Date</w:t>
                                  </w:r>
                                </w:p>
                              </w:tc>
                              <w:tc>
                                <w:tcPr>
                                  <w:tcW w:w="1357" w:type="dxa"/>
                                  <w:tcBorders>
                                    <w:top w:val="single" w:sz="4" w:space="0" w:color="auto"/>
                                    <w:bottom w:val="single" w:sz="4" w:space="0" w:color="auto"/>
                                  </w:tcBorders>
                                  <w:vAlign w:val="center"/>
                                </w:tcPr>
                                <w:p w14:paraId="6F609115" w14:textId="77777777" w:rsidR="00BA7BD4" w:rsidRDefault="00BA7BD4" w:rsidP="00BA7BD4">
                                  <w:pPr>
                                    <w:pStyle w:val="CSFieldName"/>
                                  </w:pPr>
                                  <w:r>
                                    <w:t>Version</w:t>
                                  </w:r>
                                </w:p>
                              </w:tc>
                              <w:tc>
                                <w:tcPr>
                                  <w:tcW w:w="7470" w:type="dxa"/>
                                  <w:tcBorders>
                                    <w:top w:val="single" w:sz="4" w:space="0" w:color="auto"/>
                                    <w:bottom w:val="single" w:sz="4" w:space="0" w:color="auto"/>
                                  </w:tcBorders>
                                  <w:vAlign w:val="center"/>
                                </w:tcPr>
                                <w:p w14:paraId="66AAD800" w14:textId="77777777" w:rsidR="00BA7BD4" w:rsidRDefault="00BA7BD4" w:rsidP="00BA7BD4">
                                  <w:pPr>
                                    <w:pStyle w:val="CSFieldName"/>
                                  </w:pPr>
                                  <w:r>
                                    <w:t xml:space="preserve">Author / Comments </w:t>
                                  </w:r>
                                </w:p>
                              </w:tc>
                            </w:tr>
                            <w:tr w:rsidR="00BA7BD4" w14:paraId="41AB98BE"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E80E191" w14:textId="77777777" w:rsidR="00BA7BD4" w:rsidRDefault="003670E8" w:rsidP="00BA7BD4">
                                  <w:pPr>
                                    <w:pStyle w:val="CSFieldInfo"/>
                                  </w:pPr>
                                  <w:r>
                                    <w:t>24</w:t>
                                  </w:r>
                                  <w:r w:rsidR="00D74680">
                                    <w:t>/06/2014</w:t>
                                  </w:r>
                                </w:p>
                              </w:tc>
                              <w:tc>
                                <w:tcPr>
                                  <w:tcW w:w="1357" w:type="dxa"/>
                                  <w:tcBorders>
                                    <w:top w:val="single" w:sz="4" w:space="0" w:color="auto"/>
                                    <w:bottom w:val="single" w:sz="4" w:space="0" w:color="auto"/>
                                  </w:tcBorders>
                                </w:tcPr>
                                <w:p w14:paraId="715A5FC0" w14:textId="77777777" w:rsidR="00BA7BD4" w:rsidRDefault="00DB1017" w:rsidP="00BA7BD4">
                                  <w:pPr>
                                    <w:pStyle w:val="CSFieldInfo"/>
                                  </w:pPr>
                                  <w:r>
                                    <w:t>0.2</w:t>
                                  </w:r>
                                </w:p>
                              </w:tc>
                              <w:tc>
                                <w:tcPr>
                                  <w:tcW w:w="7470" w:type="dxa"/>
                                  <w:tcBorders>
                                    <w:top w:val="single" w:sz="4" w:space="0" w:color="auto"/>
                                    <w:bottom w:val="single" w:sz="4" w:space="0" w:color="auto"/>
                                  </w:tcBorders>
                                </w:tcPr>
                                <w:p w14:paraId="33182E0E" w14:textId="77777777" w:rsidR="00BA7BD4" w:rsidRDefault="00DB1017" w:rsidP="00BA7BD4">
                                  <w:pPr>
                                    <w:pStyle w:val="CSFieldInfo"/>
                                  </w:pPr>
                                  <w:r>
                                    <w:t>Initial draft</w:t>
                                  </w:r>
                                </w:p>
                              </w:tc>
                            </w:tr>
                            <w:tr w:rsidR="00BA7BD4" w14:paraId="02DDBB5C"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F0F79B4" w14:textId="5DCBA960" w:rsidR="00BA7BD4" w:rsidRDefault="003B463C" w:rsidP="00BA7BD4">
                                  <w:pPr>
                                    <w:pStyle w:val="CSFieldInfo"/>
                                  </w:pPr>
                                  <w:r>
                                    <w:t>07/07/2015</w:t>
                                  </w:r>
                                </w:p>
                              </w:tc>
                              <w:tc>
                                <w:tcPr>
                                  <w:tcW w:w="1357" w:type="dxa"/>
                                  <w:tcBorders>
                                    <w:top w:val="single" w:sz="4" w:space="0" w:color="auto"/>
                                    <w:bottom w:val="single" w:sz="4" w:space="0" w:color="auto"/>
                                  </w:tcBorders>
                                </w:tcPr>
                                <w:p w14:paraId="3FBCCF93" w14:textId="0CBBDF41" w:rsidR="00BA7BD4" w:rsidRDefault="003B463C" w:rsidP="00BA7BD4">
                                  <w:pPr>
                                    <w:pStyle w:val="CSFieldInfo"/>
                                  </w:pPr>
                                  <w:r>
                                    <w:t>0.4</w:t>
                                  </w:r>
                                </w:p>
                              </w:tc>
                              <w:tc>
                                <w:tcPr>
                                  <w:tcW w:w="7470" w:type="dxa"/>
                                  <w:tcBorders>
                                    <w:top w:val="single" w:sz="4" w:space="0" w:color="auto"/>
                                    <w:bottom w:val="single" w:sz="4" w:space="0" w:color="auto"/>
                                  </w:tcBorders>
                                </w:tcPr>
                                <w:p w14:paraId="49740482" w14:textId="1E7085D9" w:rsidR="00BA7BD4" w:rsidRDefault="003B463C" w:rsidP="00BA7BD4">
                                  <w:pPr>
                                    <w:pStyle w:val="CSFieldInfo"/>
                                  </w:pPr>
                                  <w:r>
                                    <w:t>For PACKET information/</w:t>
                                  </w:r>
                                  <w:proofErr w:type="spellStart"/>
                                  <w:r>
                                    <w:t>RiLTE</w:t>
                                  </w:r>
                                  <w:proofErr w:type="spellEnd"/>
                                  <w:r>
                                    <w:t xml:space="preserve"> approval</w:t>
                                  </w:r>
                                </w:p>
                              </w:tc>
                            </w:tr>
                            <w:tr w:rsidR="00BA7BD4" w14:paraId="3C63D059"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F695A84" w14:textId="5914C714" w:rsidR="00BA7BD4" w:rsidRDefault="000C5356" w:rsidP="00BA7BD4">
                                  <w:pPr>
                                    <w:pStyle w:val="CSFieldInfo"/>
                                  </w:pPr>
                                  <w:r>
                                    <w:t>09/07/2015</w:t>
                                  </w:r>
                                </w:p>
                              </w:tc>
                              <w:tc>
                                <w:tcPr>
                                  <w:tcW w:w="1357" w:type="dxa"/>
                                  <w:tcBorders>
                                    <w:top w:val="single" w:sz="4" w:space="0" w:color="auto"/>
                                    <w:bottom w:val="single" w:sz="4" w:space="0" w:color="auto"/>
                                  </w:tcBorders>
                                </w:tcPr>
                                <w:p w14:paraId="57C2463B" w14:textId="0D262036" w:rsidR="00BA7BD4" w:rsidRDefault="000C5356" w:rsidP="00BA7BD4">
                                  <w:pPr>
                                    <w:pStyle w:val="CSFieldInfo"/>
                                  </w:pPr>
                                  <w:r>
                                    <w:t>0.41</w:t>
                                  </w:r>
                                </w:p>
                              </w:tc>
                              <w:tc>
                                <w:tcPr>
                                  <w:tcW w:w="7470" w:type="dxa"/>
                                  <w:tcBorders>
                                    <w:top w:val="single" w:sz="4" w:space="0" w:color="auto"/>
                                    <w:bottom w:val="single" w:sz="4" w:space="0" w:color="auto"/>
                                  </w:tcBorders>
                                </w:tcPr>
                                <w:p w14:paraId="530D32D4" w14:textId="0AAE7835" w:rsidR="00BA7BD4" w:rsidRDefault="000C5356" w:rsidP="00BA7BD4">
                                  <w:pPr>
                                    <w:pStyle w:val="CSFieldInfo"/>
                                  </w:pPr>
                                  <w:r>
                                    <w:t xml:space="preserve">Further comments on </w:t>
                                  </w:r>
                                  <w:proofErr w:type="spellStart"/>
                                  <w:r>
                                    <w:t>RiLTE</w:t>
                                  </w:r>
                                  <w:proofErr w:type="spellEnd"/>
                                  <w:r>
                                    <w:t xml:space="preserve"> list</w:t>
                                  </w:r>
                                </w:p>
                              </w:tc>
                            </w:tr>
                          </w:tbl>
                          <w:p w14:paraId="5C3CBE4C" w14:textId="77777777" w:rsidR="00BA7BD4" w:rsidRDefault="00BA7BD4" w:rsidP="00E21141">
                            <w:pPr>
                              <w:pStyle w:val="CSLegalTxt"/>
                            </w:pPr>
                          </w:p>
                          <w:p w14:paraId="215D4CE4" w14:textId="77777777" w:rsidR="00BA7BD4" w:rsidRDefault="00BA7BD4" w:rsidP="00E21141">
                            <w:pPr>
                              <w:pStyle w:val="CSLegalTxt"/>
                            </w:pPr>
                          </w:p>
                          <w:p w14:paraId="135B9428" w14:textId="77777777" w:rsidR="00BA7BD4" w:rsidRDefault="00BA7BD4" w:rsidP="00E21141">
                            <w:pPr>
                              <w:pStyle w:val="CSLegalTxt"/>
                            </w:pPr>
                          </w:p>
                          <w:p w14:paraId="3B4F8764" w14:textId="77777777" w:rsidR="00BA7BD4" w:rsidRDefault="00BA7BD4" w:rsidP="00E21141">
                            <w:pPr>
                              <w:pStyle w:val="CSLegalTxt"/>
                            </w:pPr>
                            <w:r>
                              <w:t xml:space="preserve">© GSMA © </w:t>
                            </w:r>
                            <w:r w:rsidRPr="00F96C94">
                              <w:fldChar w:fldCharType="begin"/>
                            </w:r>
                            <w:r w:rsidRPr="00F96C94">
                              <w:instrText xml:space="preserve"> DATE  \@ "YYYY"  \* MERGEFORMAT </w:instrText>
                            </w:r>
                            <w:r w:rsidRPr="00F96C94">
                              <w:fldChar w:fldCharType="separate"/>
                            </w:r>
                            <w:r w:rsidR="008C1903">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2D1821"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14:paraId="4687223B" w14:textId="77777777" w:rsidTr="00BA7BD4">
                        <w:trPr>
                          <w:cantSplit/>
                        </w:trPr>
                        <w:tc>
                          <w:tcPr>
                            <w:tcW w:w="3085" w:type="dxa"/>
                            <w:tcBorders>
                              <w:top w:val="single" w:sz="4" w:space="0" w:color="auto"/>
                              <w:bottom w:val="single" w:sz="4" w:space="0" w:color="auto"/>
                              <w:right w:val="single" w:sz="4" w:space="0" w:color="auto"/>
                            </w:tcBorders>
                          </w:tcPr>
                          <w:p w14:paraId="19F7B9D1" w14:textId="77777777" w:rsidR="00BA7BD4" w:rsidRDefault="00BA7BD4" w:rsidP="00BA7BD4">
                            <w:pPr>
                              <w:pStyle w:val="NormalParagraph"/>
                            </w:pPr>
                            <w:r>
                              <w:rPr>
                                <w:noProof/>
                              </w:rPr>
                              <w:drawing>
                                <wp:inline distT="0" distB="0" distL="0" distR="0" wp14:anchorId="6BBAC8C1" wp14:editId="77B481CE">
                                  <wp:extent cx="1276350" cy="1266825"/>
                                  <wp:effectExtent l="0" t="0" r="0" b="9525"/>
                                  <wp:docPr id="5"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sz w:val="36"/>
                                <w:szCs w:val="36"/>
                              </w:rPr>
                              <w:alias w:val="Meeting Document Number"/>
                              <w:tag w:val="GSMAMeetingItemNumber"/>
                              <w:id w:val="-1727682937"/>
                              <w:placeholder>
                                <w:docPart w:val="3D4256EEE5454A4796D421C21E9FDC5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ItemNumber[1]" w:storeItemID="{98C27813-D4A9-4371-A37F-7D806108A028}"/>
                              <w:text/>
                            </w:sdtPr>
                            <w:sdtEndPr/>
                            <w:sdtContent>
                              <w:p w14:paraId="4FA055F9" w14:textId="3B75C233" w:rsidR="0003298E" w:rsidRDefault="003B463C" w:rsidP="00BA7BD4">
                                <w:pPr>
                                  <w:pStyle w:val="CSDocNo"/>
                                  <w:rPr>
                                    <w:sz w:val="36"/>
                                    <w:szCs w:val="36"/>
                                  </w:rPr>
                                </w:pPr>
                                <w:proofErr w:type="spellStart"/>
                                <w:r>
                                  <w:rPr>
                                    <w:sz w:val="36"/>
                                    <w:szCs w:val="36"/>
                                  </w:rPr>
                                  <w:t>RiLTE</w:t>
                                </w:r>
                                <w:proofErr w:type="spellEnd"/>
                                <w:r>
                                  <w:rPr>
                                    <w:sz w:val="36"/>
                                    <w:szCs w:val="36"/>
                                  </w:rPr>
                                  <w:t xml:space="preserve"> 46_118</w:t>
                                </w:r>
                              </w:p>
                            </w:sdtContent>
                          </w:sdt>
                          <w:sdt>
                            <w:sdtPr>
                              <w:rPr>
                                <w:sz w:val="36"/>
                                <w:szCs w:val="36"/>
                                <w:lang w:val="en-GB"/>
                              </w:rPr>
                              <w:alias w:val="LS Number"/>
                              <w:tag w:val="GSMADocumentNumber"/>
                              <w:id w:val="-564416873"/>
                              <w:lock w:val="sdtLocked"/>
                              <w:placeholder>
                                <w:docPart w:val="8EDED028B25043A6BE93C8D80B0F6CDC"/>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Number[1]" w:storeItemID="{98C27813-D4A9-4371-A37F-7D806108A028}"/>
                              <w:text/>
                            </w:sdtPr>
                            <w:sdtEndPr/>
                            <w:sdtContent>
                              <w:p w14:paraId="550F237F" w14:textId="0199C2BD" w:rsidR="00BA7BD4" w:rsidRPr="0003298E" w:rsidRDefault="008C1903" w:rsidP="0003298E">
                                <w:pPr>
                                  <w:pStyle w:val="CSDocNo"/>
                                  <w:rPr>
                                    <w:sz w:val="36"/>
                                    <w:szCs w:val="36"/>
                                  </w:rPr>
                                </w:pPr>
                                <w:proofErr w:type="spellStart"/>
                                <w:r>
                                  <w:rPr>
                                    <w:sz w:val="36"/>
                                    <w:szCs w:val="36"/>
                                    <w:lang w:val="en-GB"/>
                                  </w:rPr>
                                  <w:t>RiLTE</w:t>
                                </w:r>
                                <w:proofErr w:type="spellEnd"/>
                                <w:r>
                                  <w:rPr>
                                    <w:sz w:val="36"/>
                                    <w:szCs w:val="36"/>
                                    <w:lang w:val="en-GB"/>
                                  </w:rPr>
                                  <w:t xml:space="preserve"> 46_118</w:t>
                                </w:r>
                              </w:p>
                            </w:sdtContent>
                          </w:sdt>
                          <w:sdt>
                            <w:sdtPr>
                              <w:rPr>
                                <w:lang w:val="en-GB"/>
                              </w:rPr>
                              <w:alias w:val="Document Title"/>
                              <w:tag w:val="GSMATitle"/>
                              <w:id w:val="1111401123"/>
                              <w:lock w:val="sdtLocked"/>
                              <w:placeholder>
                                <w:docPart w:val="9B0BEADCE0EF4EC7876253B250E7383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p w14:paraId="40D1AA82" w14:textId="5EF9FFD6" w:rsidR="00BA7BD4" w:rsidRDefault="009C4A1D" w:rsidP="00BA7BD4">
                                <w:pPr>
                                  <w:pStyle w:val="CSDocTitle"/>
                                  <w:spacing w:before="0" w:after="0"/>
                                  <w:ind w:left="0"/>
                                </w:pPr>
                                <w:r w:rsidRPr="00657547">
                                  <w:rPr>
                                    <w:lang w:val="en-GB"/>
                                  </w:rPr>
                                  <w:t>LS to 3GPP SA1 on Data Off Requiremen</w:t>
                                </w:r>
                                <w:r w:rsidR="003B463C">
                                  <w:rPr>
                                    <w:lang w:val="en-GB"/>
                                  </w:rPr>
                                  <w:t>ts</w:t>
                                </w:r>
                              </w:p>
                            </w:sdtContent>
                          </w:sdt>
                        </w:tc>
                      </w:tr>
                      <w:tr w:rsidR="00BA7BD4" w14:paraId="2B97D7EF"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9390594" w14:textId="77777777" w:rsidR="00BA7BD4" w:rsidRDefault="00BA7BD4" w:rsidP="00BA7BD4">
                            <w:pPr>
                              <w:pStyle w:val="CSTableTitle"/>
                            </w:pPr>
                            <w:r>
                              <w:t>Meeting Information</w:t>
                            </w:r>
                          </w:p>
                        </w:tc>
                      </w:tr>
                      <w:tr w:rsidR="00BA7BD4" w14:paraId="7F6FBCC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43A524" w14:textId="77777777" w:rsidR="00BA7BD4" w:rsidRDefault="00BA7BD4" w:rsidP="00BA7BD4">
                            <w:pPr>
                              <w:pStyle w:val="CSFieldName"/>
                            </w:pPr>
                            <w:r>
                              <w:t>Meeting Name and Number</w:t>
                            </w:r>
                          </w:p>
                        </w:tc>
                        <w:tc>
                          <w:tcPr>
                            <w:tcW w:w="7470" w:type="dxa"/>
                            <w:tcBorders>
                              <w:top w:val="single" w:sz="6" w:space="0" w:color="auto"/>
                            </w:tcBorders>
                            <w:vAlign w:val="center"/>
                          </w:tcPr>
                          <w:sdt>
                            <w:sdtPr>
                              <w:alias w:val="Meeting Name and Number Text"/>
                              <w:tag w:val="GSMAMeetingNameAndNumberText"/>
                              <w:id w:val="-1147748752"/>
                              <w:lock w:val="sdtLocked"/>
                              <w:placeholder>
                                <w:docPart w:val="175FC4E85A2D4666A9A90B70DC603BA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NameAndNumberText[1]" w:storeItemID="{98C27813-D4A9-4371-A37F-7D806108A028}"/>
                              <w:text/>
                            </w:sdtPr>
                            <w:sdtEndPr/>
                            <w:sdtContent>
                              <w:p w14:paraId="6D23548E" w14:textId="77777777" w:rsidR="00BA7BD4" w:rsidRDefault="005E720C" w:rsidP="00FA098D">
                                <w:pPr>
                                  <w:pStyle w:val="CSFieldInfo"/>
                                </w:pPr>
                                <w:r>
                                  <w:rPr>
                                    <w:lang w:val="sv-SE"/>
                                  </w:rPr>
                                  <w:t>RiLTE #46</w:t>
                                </w:r>
                              </w:p>
                            </w:sdtContent>
                          </w:sdt>
                        </w:tc>
                      </w:tr>
                      <w:tr w:rsidR="00BA7BD4" w14:paraId="74BAA7D3"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7CAAEFFE" w14:textId="77777777" w:rsidR="00BA7BD4" w:rsidRDefault="00BA7BD4" w:rsidP="00BA7BD4">
                            <w:pPr>
                              <w:pStyle w:val="CSFieldName"/>
                            </w:pPr>
                            <w:r w:rsidRPr="00BC1F38">
                              <w:t>Meeting</w:t>
                            </w:r>
                            <w:r>
                              <w:t xml:space="preserve"> Date</w:t>
                            </w:r>
                          </w:p>
                        </w:tc>
                        <w:tc>
                          <w:tcPr>
                            <w:tcW w:w="7470" w:type="dxa"/>
                            <w:vAlign w:val="center"/>
                          </w:tcPr>
                          <w:sdt>
                            <w:sdtPr>
                              <w:alias w:val="Meeting Date"/>
                              <w:tag w:val="GSMAMeetingDate"/>
                              <w:id w:val="560909053"/>
                              <w:lock w:val="sdtLocked"/>
                              <w:placeholder>
                                <w:docPart w:val="8801B5F1BC9D412686F6847E3C4FB17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fullDate="2015-07-17T00:00:00Z">
                                <w:dateFormat w:val="dd MMMM yyyy"/>
                                <w:lid w:val="en-GB"/>
                                <w:storeMappedDataAs w:val="dateTime"/>
                                <w:calendar w:val="gregorian"/>
                              </w:date>
                            </w:sdtPr>
                            <w:sdtEndPr/>
                            <w:sdtContent>
                              <w:p w14:paraId="44C5D64A" w14:textId="77777777" w:rsidR="00BA7BD4" w:rsidRDefault="00900DAE" w:rsidP="00FA098D">
                                <w:pPr>
                                  <w:pStyle w:val="CSFieldInfo"/>
                                </w:pPr>
                                <w:r>
                                  <w:t>17 July 2015</w:t>
                                </w:r>
                              </w:p>
                            </w:sdtContent>
                          </w:sdt>
                        </w:tc>
                      </w:tr>
                      <w:tr w:rsidR="00BA7BD4" w14:paraId="75671A4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7C54CC7" w14:textId="77777777"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sdt>
                            <w:sdtPr>
                              <w:alias w:val="Meeting Location"/>
                              <w:tag w:val="GSMAMeetingLocation"/>
                              <w:id w:val="-1166704051"/>
                              <w:lock w:val="sdtLocked"/>
                              <w:placeholder>
                                <w:docPart w:val="81E40501C9794E89A5BC7FE22DBBBA7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271F4357" w14:textId="5272AB24" w:rsidR="00BA7BD4" w:rsidRDefault="00FE57A8" w:rsidP="00FA098D">
                                <w:pPr>
                                  <w:pStyle w:val="CSFieldInfo"/>
                                </w:pPr>
                                <w:r>
                                  <w:t>Rome, Italy</w:t>
                                </w:r>
                              </w:p>
                            </w:sdtContent>
                          </w:sdt>
                        </w:tc>
                      </w:tr>
                      <w:tr w:rsidR="00BA7BD4" w14:paraId="4316275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F68D092" w14:textId="77777777" w:rsidR="00BA7BD4" w:rsidRDefault="00BA7BD4" w:rsidP="00BA7BD4">
                            <w:pPr>
                              <w:pStyle w:val="CSTableTitle"/>
                            </w:pPr>
                            <w:r>
                              <w:t>Document Information</w:t>
                            </w:r>
                          </w:p>
                        </w:tc>
                      </w:tr>
                      <w:tr w:rsidR="00BA7BD4" w14:paraId="3842F9E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3F0E8B6" w14:textId="77777777" w:rsidR="00BA7BD4" w:rsidRPr="00B56578" w:rsidRDefault="00BA7BD4" w:rsidP="00BA7BD4">
                            <w:pPr>
                              <w:pStyle w:val="CSFieldName"/>
                            </w:pPr>
                            <w:r w:rsidRPr="00B56578">
                              <w:t xml:space="preserve">Document </w:t>
                            </w:r>
                            <w:r>
                              <w:t>Author</w:t>
                            </w:r>
                          </w:p>
                        </w:tc>
                        <w:sdt>
                          <w:sdtPr>
                            <w:alias w:val="Document Owner"/>
                            <w:tag w:val="GSMADocumentOwner"/>
                            <w:id w:val="774217392"/>
                            <w:lock w:val="sdtLocked"/>
                            <w:placeholder>
                              <w:docPart w:val="3A865EC6C6F84ECE9D4DD484DD44FD5D"/>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7470" w:type="dxa"/>
                                <w:tcBorders>
                                  <w:top w:val="single" w:sz="6" w:space="0" w:color="auto"/>
                                </w:tcBorders>
                                <w:vAlign w:val="center"/>
                              </w:tcPr>
                              <w:p w14:paraId="0C1C645D" w14:textId="77777777" w:rsidR="00BA7BD4" w:rsidRPr="00B56578" w:rsidRDefault="00D74680" w:rsidP="00FA098D">
                                <w:pPr>
                                  <w:pStyle w:val="CSFieldInfo"/>
                                </w:pPr>
                                <w:r>
                                  <w:t>Vladimir Durovic</w:t>
                                </w:r>
                              </w:p>
                            </w:tc>
                          </w:sdtContent>
                        </w:sdt>
                      </w:tr>
                      <w:tr w:rsidR="00BA7BD4" w14:paraId="24505F0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C79327B" w14:textId="77777777" w:rsidR="00BA7BD4" w:rsidRPr="00B56578" w:rsidRDefault="00BA7BD4" w:rsidP="00BA7BD4">
                            <w:pPr>
                              <w:pStyle w:val="CSFieldName"/>
                            </w:pPr>
                            <w:r>
                              <w:t>Additional Contributors</w:t>
                            </w:r>
                          </w:p>
                        </w:tc>
                        <w:tc>
                          <w:tcPr>
                            <w:tcW w:w="7470" w:type="dxa"/>
                            <w:tcBorders>
                              <w:top w:val="single" w:sz="6" w:space="0" w:color="auto"/>
                            </w:tcBorders>
                            <w:vAlign w:val="center"/>
                          </w:tcPr>
                          <w:p w14:paraId="5092A1A7" w14:textId="77777777" w:rsidR="00BA7BD4" w:rsidRPr="00B56578" w:rsidRDefault="00381145" w:rsidP="00BA7BD4">
                            <w:pPr>
                              <w:pStyle w:val="CSFieldInfo"/>
                            </w:pPr>
                            <w:sdt>
                              <w:sdtPr>
                                <w:alias w:val="List of contributors"/>
                                <w:tag w:val="GSMAListOfContributors"/>
                                <w:id w:val="864787537"/>
                                <w:lock w:val="sdtContentLocked"/>
                                <w:placeholder>
                                  <w:docPart w:val="30D737BCDCB84B149728641753C4505F"/>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istOfContributors[1]" w:storeItemID="{98C27813-D4A9-4371-A37F-7D806108A028}"/>
                                <w:text w:multiLine="1"/>
                              </w:sdtPr>
                              <w:sdtEndPr/>
                              <w:sdtContent>
                                <w:r w:rsidR="00657547">
                                  <w:rPr>
                                    <w:lang w:val="sv-SE"/>
                                  </w:rPr>
                                  <w:t>DOIS</w:t>
                                </w:r>
                              </w:sdtContent>
                            </w:sdt>
                          </w:p>
                        </w:tc>
                      </w:tr>
                      <w:tr w:rsidR="00BA7BD4" w14:paraId="40E8E33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A599350" w14:textId="77777777" w:rsidR="00BA7BD4" w:rsidRPr="00B56578" w:rsidRDefault="00BA7BD4" w:rsidP="00BA7BD4">
                            <w:pPr>
                              <w:pStyle w:val="CSFieldName"/>
                            </w:pPr>
                            <w:r w:rsidRPr="00B56578">
                              <w:t>Document Creation Date</w:t>
                            </w:r>
                          </w:p>
                        </w:tc>
                        <w:sdt>
                          <w:sdtPr>
                            <w:alias w:val="Document Creation Date"/>
                            <w:tag w:val="GSMADocumentCreatedDate"/>
                            <w:id w:val="785233735"/>
                            <w:lock w:val="sdtLocked"/>
                            <w:placeholder>
                              <w:docPart w:val="5B20D9DA7B524387A415B4AADC26D69F"/>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15-06-24T00:00:00Z">
                              <w:dateFormat w:val="dd MMMM yyyy"/>
                              <w:lid w:val="en-GB"/>
                              <w:storeMappedDataAs w:val="dateTime"/>
                              <w:calendar w:val="gregorian"/>
                            </w:date>
                          </w:sdtPr>
                          <w:sdtEndPr/>
                          <w:sdtContent>
                            <w:tc>
                              <w:tcPr>
                                <w:tcW w:w="7470" w:type="dxa"/>
                                <w:vAlign w:val="center"/>
                              </w:tcPr>
                              <w:p w14:paraId="197537C3" w14:textId="77777777" w:rsidR="00BA7BD4" w:rsidRPr="00B56578" w:rsidRDefault="00DB1017" w:rsidP="00FA098D">
                                <w:pPr>
                                  <w:pStyle w:val="CSFieldInfo"/>
                                </w:pPr>
                                <w:r>
                                  <w:t>24 June 2015</w:t>
                                </w:r>
                              </w:p>
                            </w:tc>
                          </w:sdtContent>
                        </w:sdt>
                      </w:tr>
                      <w:tr w:rsidR="00BA7BD4" w14:paraId="4DCECD08"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160C736" w14:textId="77777777" w:rsidR="00BA7BD4" w:rsidRDefault="00BA7BD4" w:rsidP="00BA7BD4">
                            <w:pPr>
                              <w:pStyle w:val="CSFieldName"/>
                            </w:pPr>
                            <w:r>
                              <w:t>Document Status</w:t>
                            </w:r>
                          </w:p>
                        </w:tc>
                        <w:tc>
                          <w:tcPr>
                            <w:tcW w:w="7470" w:type="dxa"/>
                            <w:vAlign w:val="center"/>
                          </w:tcPr>
                          <w:sdt>
                            <w:sdtPr>
                              <w:alias w:val="This document is for"/>
                              <w:tag w:val="GSMAItemFor"/>
                              <w:id w:val="2079243218"/>
                              <w:lock w:val="sdtLocked"/>
                              <w:placeholder>
                                <w:docPart w:val="CB9672F4DA394027BCB4E26C4CAEAE5C"/>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ItemFor[1]" w:storeItemID="{98C27813-D4A9-4371-A37F-7D806108A028}"/>
                              <w:dropDownList w:lastValue="Discussion">
                                <w:listItem w:value="[This document is for]"/>
                              </w:dropDownList>
                            </w:sdtPr>
                            <w:sdtEndPr/>
                            <w:sdtContent>
                              <w:p w14:paraId="38C7387C" w14:textId="77777777" w:rsidR="00BA7BD4" w:rsidRDefault="005E720C" w:rsidP="00BA7BD4">
                                <w:pPr>
                                  <w:pStyle w:val="CSFieldInfo"/>
                                </w:pPr>
                                <w:r>
                                  <w:rPr>
                                    <w:lang w:val="sv-SE"/>
                                  </w:rPr>
                                  <w:t>Discussion</w:t>
                                </w:r>
                              </w:p>
                            </w:sdtContent>
                          </w:sdt>
                        </w:tc>
                      </w:tr>
                      <w:tr w:rsidR="00BA7BD4" w14:paraId="062326AA"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19C7989" w14:textId="77777777" w:rsidR="00BA7BD4" w:rsidRDefault="00BA7BD4" w:rsidP="00BA7BD4">
                            <w:pPr>
                              <w:pStyle w:val="CSFieldName"/>
                            </w:pPr>
                            <w:r>
                              <w:t>Security Classification</w:t>
                            </w:r>
                          </w:p>
                        </w:tc>
                        <w:sdt>
                          <w:sdtPr>
                            <w:alias w:val="Security Classification"/>
                            <w:tag w:val="GSMASecurityGroup"/>
                            <w:id w:val="-777096310"/>
                            <w:lock w:val="sdtLocked"/>
                            <w:placeholder>
                              <w:docPart w:val="797F4E49705B4145B9AA7932126D89A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7470" w:type="dxa"/>
                                <w:vAlign w:val="center"/>
                              </w:tcPr>
                              <w:p w14:paraId="3AEF3724" w14:textId="77777777" w:rsidR="00BA7BD4" w:rsidRDefault="00BA7BD4" w:rsidP="00BA7BD4">
                                <w:pPr>
                                  <w:pStyle w:val="CSFieldInfo"/>
                                </w:pPr>
                                <w:r>
                                  <w:t>Non-confidential</w:t>
                                </w:r>
                              </w:p>
                            </w:tc>
                          </w:sdtContent>
                        </w:sdt>
                      </w:tr>
                      <w:tr w:rsidR="00BA7BD4" w14:paraId="41E4377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D8EFF48" w14:textId="77777777" w:rsidR="00BA7BD4" w:rsidRDefault="00BA7BD4" w:rsidP="00BA7BD4">
                            <w:pPr>
                              <w:pStyle w:val="CSTableTitle"/>
                            </w:pPr>
                            <w:r>
                              <w:t>Document Summary</w:t>
                            </w:r>
                          </w:p>
                        </w:tc>
                      </w:tr>
                      <w:tr w:rsidR="00BA7BD4" w:rsidRPr="00167C13" w14:paraId="62CBEEB8" w14:textId="77777777" w:rsidTr="00BA7BD4">
                        <w:tblPrEx>
                          <w:tblBorders>
                            <w:insideH w:val="single" w:sz="6" w:space="0" w:color="auto"/>
                            <w:insideV w:val="single" w:sz="6" w:space="0" w:color="auto"/>
                          </w:tblBorders>
                          <w:tblLook w:val="01E0" w:firstRow="1" w:lastRow="1" w:firstColumn="1" w:lastColumn="1" w:noHBand="0" w:noVBand="0"/>
                        </w:tblPrEx>
                        <w:trPr>
                          <w:cantSplit/>
                        </w:trPr>
                        <w:sdt>
                          <w:sdtPr>
                            <w:alias w:val="Comments"/>
                            <w:tag w:val=""/>
                            <w:id w:val="-908764620"/>
                            <w:lock w:val="sdtLocked"/>
                            <w:placeholder>
                              <w:docPart w:val="AC16CC135B124602BBAD8092E9C5FF4A"/>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0555" w:type="dxa"/>
                                <w:gridSpan w:val="2"/>
                                <w:tcBorders>
                                  <w:top w:val="single" w:sz="6" w:space="0" w:color="auto"/>
                                  <w:bottom w:val="single" w:sz="6" w:space="0" w:color="auto"/>
                                </w:tcBorders>
                              </w:tcPr>
                              <w:p w14:paraId="6B317114" w14:textId="77777777" w:rsidR="00BA7BD4" w:rsidRPr="00167C13" w:rsidRDefault="00BA7BD4" w:rsidP="00BA7BD4">
                                <w:pPr>
                                  <w:pStyle w:val="CSFieldInfo"/>
                                </w:pPr>
                                <w:r w:rsidRPr="00EA0CA5">
                                  <w:rPr>
                                    <w:rStyle w:val="PlaceholderText"/>
                                    <w:rFonts w:eastAsia="Calibri"/>
                                  </w:rPr>
                                  <w:t>[Comments]</w:t>
                                </w:r>
                              </w:p>
                            </w:tc>
                          </w:sdtContent>
                        </w:sdt>
                      </w:tr>
                    </w:tbl>
                    <w:p w14:paraId="4491FCC2" w14:textId="77777777" w:rsidR="00BA7BD4" w:rsidRDefault="00BA7BD4" w:rsidP="00E21141">
                      <w:pPr>
                        <w:pStyle w:val="CSLegalTxt"/>
                      </w:pPr>
                    </w:p>
                    <w:p w14:paraId="2F9A783E" w14:textId="77777777" w:rsidR="00BA7BD4" w:rsidRDefault="00BA7BD4" w:rsidP="00E21141">
                      <w:pPr>
                        <w:pStyle w:val="CSLegalTxt"/>
                      </w:pPr>
                    </w:p>
                    <w:p w14:paraId="5403AD3A" w14:textId="77777777"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14:paraId="65A78CFA" w14:textId="77777777"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C196795" w14:textId="77777777" w:rsidR="00BA7BD4" w:rsidRPr="001B1649" w:rsidRDefault="00BA7BD4" w:rsidP="00BA7BD4">
                            <w:pPr>
                              <w:pStyle w:val="CRSheetSubtitle"/>
                            </w:pPr>
                            <w:r>
                              <w:t>Version History (to be completed by editor)</w:t>
                            </w:r>
                          </w:p>
                        </w:tc>
                      </w:tr>
                      <w:tr w:rsidR="00BA7BD4" w14:paraId="432D5E21"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7D84875" w14:textId="77777777" w:rsidR="00BA7BD4" w:rsidRDefault="00BA7BD4" w:rsidP="00BA7BD4">
                            <w:pPr>
                              <w:pStyle w:val="CSFieldName"/>
                            </w:pPr>
                            <w:r>
                              <w:t>Date</w:t>
                            </w:r>
                          </w:p>
                        </w:tc>
                        <w:tc>
                          <w:tcPr>
                            <w:tcW w:w="1357" w:type="dxa"/>
                            <w:tcBorders>
                              <w:top w:val="single" w:sz="4" w:space="0" w:color="auto"/>
                              <w:bottom w:val="single" w:sz="4" w:space="0" w:color="auto"/>
                            </w:tcBorders>
                            <w:vAlign w:val="center"/>
                          </w:tcPr>
                          <w:p w14:paraId="6F609115" w14:textId="77777777" w:rsidR="00BA7BD4" w:rsidRDefault="00BA7BD4" w:rsidP="00BA7BD4">
                            <w:pPr>
                              <w:pStyle w:val="CSFieldName"/>
                            </w:pPr>
                            <w:r>
                              <w:t>Version</w:t>
                            </w:r>
                          </w:p>
                        </w:tc>
                        <w:tc>
                          <w:tcPr>
                            <w:tcW w:w="7470" w:type="dxa"/>
                            <w:tcBorders>
                              <w:top w:val="single" w:sz="4" w:space="0" w:color="auto"/>
                              <w:bottom w:val="single" w:sz="4" w:space="0" w:color="auto"/>
                            </w:tcBorders>
                            <w:vAlign w:val="center"/>
                          </w:tcPr>
                          <w:p w14:paraId="66AAD800" w14:textId="77777777" w:rsidR="00BA7BD4" w:rsidRDefault="00BA7BD4" w:rsidP="00BA7BD4">
                            <w:pPr>
                              <w:pStyle w:val="CSFieldName"/>
                            </w:pPr>
                            <w:r>
                              <w:t xml:space="preserve">Author / Comments </w:t>
                            </w:r>
                          </w:p>
                        </w:tc>
                      </w:tr>
                      <w:tr w:rsidR="00BA7BD4" w14:paraId="41AB98BE"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E80E191" w14:textId="77777777" w:rsidR="00BA7BD4" w:rsidRDefault="003670E8" w:rsidP="00BA7BD4">
                            <w:pPr>
                              <w:pStyle w:val="CSFieldInfo"/>
                            </w:pPr>
                            <w:r>
                              <w:t>24</w:t>
                            </w:r>
                            <w:r w:rsidR="00D74680">
                              <w:t>/06/2014</w:t>
                            </w:r>
                          </w:p>
                        </w:tc>
                        <w:tc>
                          <w:tcPr>
                            <w:tcW w:w="1357" w:type="dxa"/>
                            <w:tcBorders>
                              <w:top w:val="single" w:sz="4" w:space="0" w:color="auto"/>
                              <w:bottom w:val="single" w:sz="4" w:space="0" w:color="auto"/>
                            </w:tcBorders>
                          </w:tcPr>
                          <w:p w14:paraId="715A5FC0" w14:textId="77777777" w:rsidR="00BA7BD4" w:rsidRDefault="00DB1017" w:rsidP="00BA7BD4">
                            <w:pPr>
                              <w:pStyle w:val="CSFieldInfo"/>
                            </w:pPr>
                            <w:r>
                              <w:t>0.2</w:t>
                            </w:r>
                          </w:p>
                        </w:tc>
                        <w:tc>
                          <w:tcPr>
                            <w:tcW w:w="7470" w:type="dxa"/>
                            <w:tcBorders>
                              <w:top w:val="single" w:sz="4" w:space="0" w:color="auto"/>
                              <w:bottom w:val="single" w:sz="4" w:space="0" w:color="auto"/>
                            </w:tcBorders>
                          </w:tcPr>
                          <w:p w14:paraId="33182E0E" w14:textId="77777777" w:rsidR="00BA7BD4" w:rsidRDefault="00DB1017" w:rsidP="00BA7BD4">
                            <w:pPr>
                              <w:pStyle w:val="CSFieldInfo"/>
                            </w:pPr>
                            <w:r>
                              <w:t>Initial draft</w:t>
                            </w:r>
                          </w:p>
                        </w:tc>
                      </w:tr>
                      <w:tr w:rsidR="00BA7BD4" w14:paraId="02DDBB5C"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F0F79B4" w14:textId="5DCBA960" w:rsidR="00BA7BD4" w:rsidRDefault="003B463C" w:rsidP="00BA7BD4">
                            <w:pPr>
                              <w:pStyle w:val="CSFieldInfo"/>
                            </w:pPr>
                            <w:r>
                              <w:t>07/07/2015</w:t>
                            </w:r>
                          </w:p>
                        </w:tc>
                        <w:tc>
                          <w:tcPr>
                            <w:tcW w:w="1357" w:type="dxa"/>
                            <w:tcBorders>
                              <w:top w:val="single" w:sz="4" w:space="0" w:color="auto"/>
                              <w:bottom w:val="single" w:sz="4" w:space="0" w:color="auto"/>
                            </w:tcBorders>
                          </w:tcPr>
                          <w:p w14:paraId="3FBCCF93" w14:textId="0CBBDF41" w:rsidR="00BA7BD4" w:rsidRDefault="003B463C" w:rsidP="00BA7BD4">
                            <w:pPr>
                              <w:pStyle w:val="CSFieldInfo"/>
                            </w:pPr>
                            <w:r>
                              <w:t>0.4</w:t>
                            </w:r>
                          </w:p>
                        </w:tc>
                        <w:tc>
                          <w:tcPr>
                            <w:tcW w:w="7470" w:type="dxa"/>
                            <w:tcBorders>
                              <w:top w:val="single" w:sz="4" w:space="0" w:color="auto"/>
                              <w:bottom w:val="single" w:sz="4" w:space="0" w:color="auto"/>
                            </w:tcBorders>
                          </w:tcPr>
                          <w:p w14:paraId="49740482" w14:textId="1E7085D9" w:rsidR="00BA7BD4" w:rsidRDefault="003B463C" w:rsidP="00BA7BD4">
                            <w:pPr>
                              <w:pStyle w:val="CSFieldInfo"/>
                            </w:pPr>
                            <w:r>
                              <w:t>For PACKET information/</w:t>
                            </w:r>
                            <w:proofErr w:type="spellStart"/>
                            <w:r>
                              <w:t>RiLTE</w:t>
                            </w:r>
                            <w:proofErr w:type="spellEnd"/>
                            <w:r>
                              <w:t xml:space="preserve"> approval</w:t>
                            </w:r>
                          </w:p>
                        </w:tc>
                      </w:tr>
                      <w:tr w:rsidR="00BA7BD4" w14:paraId="3C63D059"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F695A84" w14:textId="5914C714" w:rsidR="00BA7BD4" w:rsidRDefault="000C5356" w:rsidP="00BA7BD4">
                            <w:pPr>
                              <w:pStyle w:val="CSFieldInfo"/>
                            </w:pPr>
                            <w:r>
                              <w:t>09/07/2015</w:t>
                            </w:r>
                          </w:p>
                        </w:tc>
                        <w:tc>
                          <w:tcPr>
                            <w:tcW w:w="1357" w:type="dxa"/>
                            <w:tcBorders>
                              <w:top w:val="single" w:sz="4" w:space="0" w:color="auto"/>
                              <w:bottom w:val="single" w:sz="4" w:space="0" w:color="auto"/>
                            </w:tcBorders>
                          </w:tcPr>
                          <w:p w14:paraId="57C2463B" w14:textId="0D262036" w:rsidR="00BA7BD4" w:rsidRDefault="000C5356" w:rsidP="00BA7BD4">
                            <w:pPr>
                              <w:pStyle w:val="CSFieldInfo"/>
                            </w:pPr>
                            <w:r>
                              <w:t>0.41</w:t>
                            </w:r>
                          </w:p>
                        </w:tc>
                        <w:tc>
                          <w:tcPr>
                            <w:tcW w:w="7470" w:type="dxa"/>
                            <w:tcBorders>
                              <w:top w:val="single" w:sz="4" w:space="0" w:color="auto"/>
                              <w:bottom w:val="single" w:sz="4" w:space="0" w:color="auto"/>
                            </w:tcBorders>
                          </w:tcPr>
                          <w:p w14:paraId="530D32D4" w14:textId="0AAE7835" w:rsidR="00BA7BD4" w:rsidRDefault="000C5356" w:rsidP="00BA7BD4">
                            <w:pPr>
                              <w:pStyle w:val="CSFieldInfo"/>
                            </w:pPr>
                            <w:r>
                              <w:t xml:space="preserve">Further comments on </w:t>
                            </w:r>
                            <w:proofErr w:type="spellStart"/>
                            <w:r>
                              <w:t>RiLTE</w:t>
                            </w:r>
                            <w:proofErr w:type="spellEnd"/>
                            <w:r>
                              <w:t xml:space="preserve"> list</w:t>
                            </w:r>
                          </w:p>
                        </w:tc>
                      </w:tr>
                    </w:tbl>
                    <w:p w14:paraId="5C3CBE4C" w14:textId="77777777" w:rsidR="00BA7BD4" w:rsidRDefault="00BA7BD4" w:rsidP="00E21141">
                      <w:pPr>
                        <w:pStyle w:val="CSLegalTxt"/>
                      </w:pPr>
                    </w:p>
                    <w:p w14:paraId="215D4CE4" w14:textId="77777777" w:rsidR="00BA7BD4" w:rsidRDefault="00BA7BD4" w:rsidP="00E21141">
                      <w:pPr>
                        <w:pStyle w:val="CSLegalTxt"/>
                      </w:pPr>
                    </w:p>
                    <w:p w14:paraId="135B9428" w14:textId="77777777" w:rsidR="00BA7BD4" w:rsidRDefault="00BA7BD4" w:rsidP="00E21141">
                      <w:pPr>
                        <w:pStyle w:val="CSLegalTxt"/>
                      </w:pPr>
                    </w:p>
                    <w:p w14:paraId="3B4F8764" w14:textId="77777777" w:rsidR="00BA7BD4" w:rsidRDefault="00BA7BD4" w:rsidP="00E21141">
                      <w:pPr>
                        <w:pStyle w:val="CSLegalTxt"/>
                      </w:pPr>
                      <w:r>
                        <w:t xml:space="preserve">© GSMA © </w:t>
                      </w:r>
                      <w:r w:rsidRPr="00F96C94">
                        <w:fldChar w:fldCharType="begin"/>
                      </w:r>
                      <w:r w:rsidRPr="00F96C94">
                        <w:instrText xml:space="preserve"> DATE  \@ "YYYY"  \* MERGEFORMAT </w:instrText>
                      </w:r>
                      <w:r w:rsidRPr="00F96C94">
                        <w:fldChar w:fldCharType="separate"/>
                      </w:r>
                      <w:r w:rsidR="008C1903">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p>
    <w:p w14:paraId="3A662910" w14:textId="77777777" w:rsidR="00477CD5" w:rsidRDefault="00A32768" w:rsidP="00477CD5">
      <w:pPr>
        <w:pStyle w:val="Header"/>
        <w:tabs>
          <w:tab w:val="right" w:pos="9356"/>
        </w:tabs>
        <w:jc w:val="center"/>
      </w:pPr>
      <w:proofErr w:type="gramStart"/>
      <w:r>
        <w:t>j</w:t>
      </w:r>
      <w:proofErr w:type="gramEnd"/>
      <w:r w:rsidR="00E21141">
        <w:br w:type="page"/>
      </w:r>
      <w:r w:rsidR="00E21141">
        <w:rPr>
          <w:noProof/>
        </w:rPr>
        <w:lastRenderedPageBreak/>
        <w:drawing>
          <wp:inline distT="0" distB="0" distL="0" distR="0" wp14:anchorId="03A6478F" wp14:editId="1D13D832">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7C42216D" w14:textId="77777777" w:rsidR="00477CD5" w:rsidRDefault="00477CD5" w:rsidP="003E4579">
      <w:pPr>
        <w:pStyle w:val="Title"/>
        <w:jc w:val="center"/>
      </w:pPr>
      <w:r w:rsidRPr="009D6A6C">
        <w:t xml:space="preserve">Liaison </w:t>
      </w:r>
      <w:r w:rsidRPr="00477CD5">
        <w:t>Statement</w:t>
      </w:r>
    </w:p>
    <w:p w14:paraId="100951E7"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10B5A911" w14:textId="77777777" w:rsidTr="003E4579">
        <w:trPr>
          <w:trHeight w:val="590"/>
          <w:tblHeader/>
        </w:trPr>
        <w:tc>
          <w:tcPr>
            <w:tcW w:w="3337" w:type="dxa"/>
            <w:shd w:val="clear" w:color="auto" w:fill="DE002B"/>
            <w:vAlign w:val="center"/>
          </w:tcPr>
          <w:p w14:paraId="5097D5C5" w14:textId="77777777" w:rsidR="00477CD5" w:rsidRDefault="00477CD5" w:rsidP="003E4579">
            <w:pPr>
              <w:pStyle w:val="TableHeader"/>
            </w:pPr>
            <w:r>
              <w:t>Liaison Statement Title:</w:t>
            </w:r>
          </w:p>
        </w:tc>
        <w:sdt>
          <w:sdtPr>
            <w:alias w:val="Document Title"/>
            <w:tag w:val="GSMATitle"/>
            <w:id w:val="-1831678348"/>
            <w:lock w:val="sdtLocked"/>
            <w:placeholder>
              <w:docPart w:val="092276CEA95A4D839B53F1B8D3CD745F"/>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tc>
              <w:tcPr>
                <w:tcW w:w="6379" w:type="dxa"/>
                <w:vAlign w:val="center"/>
              </w:tcPr>
              <w:p w14:paraId="6BF0D203" w14:textId="38BF81E8" w:rsidR="00477CD5" w:rsidRDefault="003B463C" w:rsidP="00243007">
                <w:pPr>
                  <w:pStyle w:val="TableText"/>
                </w:pPr>
                <w:r>
                  <w:t>LS to 3GPP SA1 on Data Off Requirements</w:t>
                </w:r>
              </w:p>
            </w:tc>
          </w:sdtContent>
        </w:sdt>
      </w:tr>
      <w:tr w:rsidR="00E21141" w14:paraId="22375936" w14:textId="77777777" w:rsidTr="003E4579">
        <w:trPr>
          <w:trHeight w:val="590"/>
          <w:tblHeader/>
        </w:trPr>
        <w:tc>
          <w:tcPr>
            <w:tcW w:w="3337" w:type="dxa"/>
            <w:shd w:val="clear" w:color="auto" w:fill="DE002B"/>
            <w:vAlign w:val="center"/>
          </w:tcPr>
          <w:p w14:paraId="24239AEA" w14:textId="77777777" w:rsidR="00E21141" w:rsidRDefault="00E21141" w:rsidP="003E4579">
            <w:pPr>
              <w:pStyle w:val="TableHeader"/>
            </w:pPr>
            <w:r>
              <w:t>Security Classification:</w:t>
            </w:r>
          </w:p>
        </w:tc>
        <w:sdt>
          <w:sdtPr>
            <w:alias w:val="Security Classification"/>
            <w:tag w:val="GSMASecurityGroup"/>
            <w:id w:val="-554546824"/>
            <w:lock w:val="sdtLocked"/>
            <w:placeholder>
              <w:docPart w:val="34D2FB5114DF4BB9922EAC91FA2DF230"/>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6379" w:type="dxa"/>
                <w:vAlign w:val="center"/>
              </w:tcPr>
              <w:p w14:paraId="04FABD28" w14:textId="77777777" w:rsidR="00E21141" w:rsidRDefault="00243007" w:rsidP="003E4579">
                <w:pPr>
                  <w:pStyle w:val="TableText"/>
                </w:pPr>
                <w:r>
                  <w:t>Non-confidential</w:t>
                </w:r>
              </w:p>
            </w:tc>
          </w:sdtContent>
        </w:sdt>
      </w:tr>
    </w:tbl>
    <w:p w14:paraId="40663081"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BDA0DC7"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B5F8E12" w14:textId="77777777" w:rsidR="00477CD5" w:rsidRDefault="00477CD5" w:rsidP="003E4579">
            <w:pPr>
              <w:pStyle w:val="TableHeader"/>
            </w:pPr>
            <w:r>
              <w:t>Source Meeting Information</w:t>
            </w:r>
          </w:p>
        </w:tc>
      </w:tr>
      <w:tr w:rsidR="00477CD5" w14:paraId="07180C6B"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74F387A" w14:textId="77777777" w:rsidR="00477CD5" w:rsidRDefault="00477CD5" w:rsidP="00DC5B89">
            <w:pPr>
              <w:pStyle w:val="TableText"/>
            </w:pPr>
            <w:r>
              <w:t>Meeting Number</w:t>
            </w:r>
          </w:p>
        </w:tc>
        <w:tc>
          <w:tcPr>
            <w:tcW w:w="3228" w:type="dxa"/>
            <w:shd w:val="clear" w:color="auto" w:fill="D9D9D9"/>
          </w:tcPr>
          <w:p w14:paraId="4536681A" w14:textId="77777777" w:rsidR="00477CD5" w:rsidRDefault="00477CD5" w:rsidP="00DC5B89">
            <w:pPr>
              <w:pStyle w:val="TableText"/>
            </w:pPr>
            <w:r>
              <w:t>Meeting Date</w:t>
            </w:r>
          </w:p>
        </w:tc>
        <w:tc>
          <w:tcPr>
            <w:tcW w:w="3008" w:type="dxa"/>
            <w:shd w:val="clear" w:color="auto" w:fill="D9D9D9"/>
          </w:tcPr>
          <w:p w14:paraId="534487BC" w14:textId="77777777" w:rsidR="00477CD5" w:rsidRDefault="00477CD5" w:rsidP="00DC5B89">
            <w:pPr>
              <w:pStyle w:val="TableText"/>
            </w:pPr>
            <w:r>
              <w:t>Meeting Location</w:t>
            </w:r>
          </w:p>
        </w:tc>
      </w:tr>
      <w:tr w:rsidR="00477CD5" w14:paraId="762A6106" w14:textId="77777777" w:rsidTr="00AD22EA">
        <w:tblPrEx>
          <w:tblBorders>
            <w:insideH w:val="single" w:sz="4" w:space="0" w:color="auto"/>
            <w:insideV w:val="single" w:sz="4" w:space="0" w:color="auto"/>
          </w:tblBorders>
          <w:tblLook w:val="0000" w:firstRow="0" w:lastRow="0" w:firstColumn="0" w:lastColumn="0" w:noHBand="0" w:noVBand="0"/>
        </w:tblPrEx>
        <w:trPr>
          <w:tblHeader/>
        </w:trPr>
        <w:sdt>
          <w:sdtPr>
            <w:alias w:val="Meeting Name and Number Text"/>
            <w:tag w:val="GSMAMeetingNameAndNumberText"/>
            <w:id w:val="-647369341"/>
            <w:lock w:val="sdtLocked"/>
            <w:placeholder>
              <w:docPart w:val="BA36BE2A752B49E19D33F3639EFE4B61"/>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NameAndNumberText[1]" w:storeItemID="{98C27813-D4A9-4371-A37F-7D806108A028}"/>
            <w:text/>
          </w:sdtPr>
          <w:sdtEndPr/>
          <w:sdtContent>
            <w:tc>
              <w:tcPr>
                <w:tcW w:w="3480" w:type="dxa"/>
              </w:tcPr>
              <w:p w14:paraId="40A12589" w14:textId="77777777" w:rsidR="00477CD5" w:rsidRDefault="005E720C" w:rsidP="003E4579">
                <w:pPr>
                  <w:pStyle w:val="TableText"/>
                </w:pPr>
                <w:r>
                  <w:rPr>
                    <w:lang w:val="sv-SE"/>
                  </w:rPr>
                  <w:t>RiLTE #46</w:t>
                </w:r>
              </w:p>
            </w:tc>
          </w:sdtContent>
        </w:sdt>
        <w:tc>
          <w:tcPr>
            <w:tcW w:w="3228" w:type="dxa"/>
          </w:tcPr>
          <w:sdt>
            <w:sdtPr>
              <w:alias w:val="Meeting Date"/>
              <w:tag w:val="GSMAMeetingDate"/>
              <w:id w:val="1458367348"/>
              <w:lock w:val="sdtLocked"/>
              <w:placeholder>
                <w:docPart w:val="FB32BD51B3DC476785665A081A6351CF"/>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fullDate="2015-07-17T00:00:00Z">
                <w:dateFormat w:val="dd MMMM yyyy"/>
                <w:lid w:val="en-GB"/>
                <w:storeMappedDataAs w:val="dateTime"/>
                <w:calendar w:val="gregorian"/>
              </w:date>
            </w:sdtPr>
            <w:sdtEndPr/>
            <w:sdtContent>
              <w:p w14:paraId="0129C93F" w14:textId="77777777" w:rsidR="00477CD5" w:rsidRDefault="00900DAE" w:rsidP="003E4579">
                <w:pPr>
                  <w:pStyle w:val="TableText"/>
                </w:pPr>
                <w:r>
                  <w:t>17 July 2015</w:t>
                </w:r>
              </w:p>
            </w:sdtContent>
          </w:sdt>
        </w:tc>
        <w:tc>
          <w:tcPr>
            <w:tcW w:w="3008" w:type="dxa"/>
          </w:tcPr>
          <w:sdt>
            <w:sdtPr>
              <w:alias w:val="Meeting Location"/>
              <w:tag w:val="GSMAMeetingLocation"/>
              <w:id w:val="465471213"/>
              <w:lock w:val="sdtLocked"/>
              <w:placeholder>
                <w:docPart w:val="9B211BF502CB4979A784E1CFFB932B7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3B1A2C83" w14:textId="4C19DB0B" w:rsidR="00477CD5" w:rsidRDefault="00FE57A8" w:rsidP="003E4579">
                <w:pPr>
                  <w:pStyle w:val="TableText"/>
                </w:pPr>
                <w:r>
                  <w:rPr>
                    <w:lang w:val="de-DE"/>
                  </w:rPr>
                  <w:t>Rome, Italy</w:t>
                </w:r>
              </w:p>
            </w:sdtContent>
          </w:sdt>
        </w:tc>
      </w:tr>
    </w:tbl>
    <w:p w14:paraId="52D91AC4" w14:textId="77777777" w:rsidR="00477CD5" w:rsidRDefault="00477CD5" w:rsidP="003E4579">
      <w:pPr>
        <w:pStyle w:val="NormalParagraph"/>
      </w:pPr>
      <w:bookmarkStart w:id="4" w:name="_GoBack"/>
      <w:bookmarkEnd w:id="4"/>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7ED1D64"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6DE4A725" w14:textId="77777777" w:rsidR="00477CD5" w:rsidRDefault="00477CD5" w:rsidP="003E4579">
            <w:pPr>
              <w:pStyle w:val="TableHeader"/>
            </w:pPr>
            <w:r>
              <w:t>Document Details</w:t>
            </w:r>
          </w:p>
        </w:tc>
      </w:tr>
      <w:tr w:rsidR="00477CD5" w14:paraId="543DD58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E8D7558" w14:textId="77777777" w:rsidR="00477CD5" w:rsidRDefault="00477CD5" w:rsidP="00DC5B89">
            <w:pPr>
              <w:pStyle w:val="TableText"/>
            </w:pPr>
            <w:r>
              <w:t>Document Number:</w:t>
            </w:r>
          </w:p>
        </w:tc>
        <w:tc>
          <w:tcPr>
            <w:tcW w:w="3228" w:type="dxa"/>
            <w:shd w:val="clear" w:color="auto" w:fill="D9D9D9"/>
          </w:tcPr>
          <w:p w14:paraId="73DBA016" w14:textId="77777777" w:rsidR="00477CD5" w:rsidRDefault="00477CD5" w:rsidP="00DC5B89">
            <w:pPr>
              <w:pStyle w:val="TableText"/>
            </w:pPr>
            <w:r>
              <w:t>Creation Date:</w:t>
            </w:r>
          </w:p>
        </w:tc>
        <w:tc>
          <w:tcPr>
            <w:tcW w:w="3008" w:type="dxa"/>
            <w:shd w:val="clear" w:color="auto" w:fill="D9D9D9"/>
          </w:tcPr>
          <w:p w14:paraId="4B995424" w14:textId="77777777" w:rsidR="00477CD5" w:rsidRDefault="00477CD5" w:rsidP="00DC5B89">
            <w:pPr>
              <w:pStyle w:val="TableText"/>
            </w:pPr>
            <w:r>
              <w:t>Document Author:</w:t>
            </w:r>
          </w:p>
        </w:tc>
      </w:tr>
      <w:tr w:rsidR="00477CD5" w14:paraId="06DDA111" w14:textId="77777777" w:rsidTr="00AD22EA">
        <w:tblPrEx>
          <w:tblBorders>
            <w:insideH w:val="single" w:sz="4" w:space="0" w:color="auto"/>
            <w:insideV w:val="single" w:sz="4" w:space="0" w:color="auto"/>
          </w:tblBorders>
          <w:tblLook w:val="0000" w:firstRow="0" w:lastRow="0" w:firstColumn="0" w:lastColumn="0" w:noHBand="0" w:noVBand="0"/>
        </w:tblPrEx>
        <w:trPr>
          <w:tblHeader/>
        </w:trPr>
        <w:sdt>
          <w:sdtPr>
            <w:alias w:val="LS Number"/>
            <w:tag w:val="GSMADocumentNumber"/>
            <w:id w:val="-115300026"/>
            <w:lock w:val="sdtLocked"/>
            <w:placeholder>
              <w:docPart w:val="B90616E175E94D9F99245A22A46E7E0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Number[1]" w:storeItemID="{98C27813-D4A9-4371-A37F-7D806108A028}"/>
            <w:text/>
          </w:sdtPr>
          <w:sdtContent>
            <w:tc>
              <w:tcPr>
                <w:tcW w:w="3480" w:type="dxa"/>
              </w:tcPr>
              <w:p w14:paraId="633462F8" w14:textId="2CA66AE6" w:rsidR="00477CD5" w:rsidRDefault="008C1903" w:rsidP="00243007">
                <w:pPr>
                  <w:pStyle w:val="TableText"/>
                </w:pPr>
                <w:proofErr w:type="spellStart"/>
                <w:r w:rsidRPr="008C1903">
                  <w:t>RiLTE</w:t>
                </w:r>
                <w:proofErr w:type="spellEnd"/>
                <w:r w:rsidRPr="008C1903">
                  <w:t xml:space="preserve"> 46_118</w:t>
                </w:r>
              </w:p>
            </w:tc>
          </w:sdtContent>
        </w:sdt>
        <w:sdt>
          <w:sdtPr>
            <w:alias w:val="Document Creation Date"/>
            <w:tag w:val="GSMADocumentCreatedDate"/>
            <w:id w:val="-881944280"/>
            <w:lock w:val="sdtLocked"/>
            <w:placeholder>
              <w:docPart w:val="A50CA56843A847FA8C47EA777AF9333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15-06-24T00:00:00Z">
              <w:dateFormat w:val="dd MMMM yyyy"/>
              <w:lid w:val="en-GB"/>
              <w:storeMappedDataAs w:val="dateTime"/>
              <w:calendar w:val="gregorian"/>
            </w:date>
          </w:sdtPr>
          <w:sdtEndPr/>
          <w:sdtContent>
            <w:tc>
              <w:tcPr>
                <w:tcW w:w="3228" w:type="dxa"/>
              </w:tcPr>
              <w:p w14:paraId="6BC5AB45" w14:textId="77777777" w:rsidR="00477CD5" w:rsidRDefault="00DB1017" w:rsidP="003E4579">
                <w:pPr>
                  <w:pStyle w:val="TableText"/>
                </w:pPr>
                <w:r>
                  <w:t>24 June 2015</w:t>
                </w:r>
              </w:p>
            </w:tc>
          </w:sdtContent>
        </w:sdt>
        <w:sdt>
          <w:sdtPr>
            <w:alias w:val="Document Owner"/>
            <w:tag w:val="GSMADocumentOwner"/>
            <w:id w:val="-320896277"/>
            <w:lock w:val="sdtLocked"/>
            <w:placeholder>
              <w:docPart w:val="710A692428064A938B70C796E79E709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3008" w:type="dxa"/>
              </w:tcPr>
              <w:p w14:paraId="1948547B" w14:textId="77777777" w:rsidR="00477CD5" w:rsidRDefault="00D74680" w:rsidP="003E4579">
                <w:pPr>
                  <w:pStyle w:val="TableText"/>
                </w:pPr>
                <w:r>
                  <w:t>Vladimir Durovic</w:t>
                </w:r>
              </w:p>
            </w:tc>
          </w:sdtContent>
        </w:sdt>
      </w:tr>
      <w:tr w:rsidR="00477CD5" w14:paraId="580D1FF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F78CD5B" w14:textId="77777777" w:rsidR="00477CD5" w:rsidRDefault="00477CD5" w:rsidP="00DC5B89">
            <w:pPr>
              <w:pStyle w:val="TableText"/>
            </w:pPr>
            <w:r>
              <w:t>Originating GSMA Source:</w:t>
            </w:r>
          </w:p>
        </w:tc>
        <w:tc>
          <w:tcPr>
            <w:tcW w:w="3228" w:type="dxa"/>
            <w:shd w:val="clear" w:color="auto" w:fill="D9D9D9"/>
          </w:tcPr>
          <w:p w14:paraId="586B2780" w14:textId="77777777" w:rsidR="00477CD5" w:rsidRDefault="00E21141" w:rsidP="00DC5B89">
            <w:pPr>
              <w:pStyle w:val="TableText"/>
            </w:pPr>
            <w:r>
              <w:t>Deadline for response:</w:t>
            </w:r>
          </w:p>
        </w:tc>
        <w:tc>
          <w:tcPr>
            <w:tcW w:w="3008" w:type="dxa"/>
            <w:shd w:val="clear" w:color="auto" w:fill="D9D9D9"/>
          </w:tcPr>
          <w:p w14:paraId="21D734B1" w14:textId="77777777" w:rsidR="00477CD5" w:rsidRDefault="00E21141" w:rsidP="00DC5B89">
            <w:pPr>
              <w:pStyle w:val="TableText"/>
            </w:pPr>
            <w:r>
              <w:t>Liaison Statement Contact</w:t>
            </w:r>
          </w:p>
        </w:tc>
      </w:tr>
      <w:tr w:rsidR="00477CD5" w14:paraId="4E9D14D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alias w:val="Owning Group"/>
              <w:tag w:val="GSMAOwningGroup"/>
              <w:id w:val="-680199903"/>
              <w:lock w:val="sdtLocked"/>
              <w:placeholder>
                <w:docPart w:val="81D4FF0B9EEB4E8BBD45590004D21A40"/>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OwningGroup[1]" w:storeItemID="{98C27813-D4A9-4371-A37F-7D806108A028}"/>
              <w:text/>
            </w:sdtPr>
            <w:sdtEndPr/>
            <w:sdtContent>
              <w:p w14:paraId="0A8F8938" w14:textId="77777777" w:rsidR="00477CD5" w:rsidRDefault="00E639BF" w:rsidP="003E4579">
                <w:pPr>
                  <w:pStyle w:val="TableText"/>
                </w:pPr>
                <w:r>
                  <w:t>GSMA NG/</w:t>
                </w:r>
                <w:proofErr w:type="spellStart"/>
                <w:r>
                  <w:t>RiLTE</w:t>
                </w:r>
                <w:proofErr w:type="spellEnd"/>
                <w:r>
                  <w:t>/PACKET</w:t>
                </w:r>
              </w:p>
            </w:sdtContent>
          </w:sdt>
        </w:tc>
        <w:sdt>
          <w:sdtPr>
            <w:alias w:val="Target Response Date"/>
            <w:tag w:val="GSMATargetResponseDate"/>
            <w:id w:val="2011105543"/>
            <w:lock w:val="sdtLocked"/>
            <w:placeholder>
              <w:docPart w:val="43DB94073AB448E4A52621B574E5EFE8"/>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argetResponseDate[1]" w:storeItemID="{98C27813-D4A9-4371-A37F-7D806108A028}"/>
            <w:date w:fullDate="2014-07-15T00:00:00Z">
              <w:dateFormat w:val="dd MMMM yyyy"/>
              <w:lid w:val="en-GB"/>
              <w:storeMappedDataAs w:val="dateTime"/>
              <w:calendar w:val="gregorian"/>
            </w:date>
          </w:sdtPr>
          <w:sdtEndPr/>
          <w:sdtContent>
            <w:tc>
              <w:tcPr>
                <w:tcW w:w="3228" w:type="dxa"/>
              </w:tcPr>
              <w:p w14:paraId="3F8FD7F3" w14:textId="77777777" w:rsidR="00477CD5" w:rsidRDefault="00E639BF" w:rsidP="00243007">
                <w:pPr>
                  <w:pStyle w:val="TableText"/>
                </w:pPr>
                <w:r w:rsidRPr="0069277E">
                  <w:rPr>
                    <w:rStyle w:val="PlaceholderText"/>
                  </w:rPr>
                  <w:t>[Target Response Date]</w:t>
                </w:r>
              </w:p>
            </w:tc>
          </w:sdtContent>
        </w:sdt>
        <w:sdt>
          <w:sdtPr>
            <w:alias w:val="LS Contact Name"/>
            <w:tag w:val="GSMALiaisonStatementContactName"/>
            <w:id w:val="54139228"/>
            <w:lock w:val="sdtLocked"/>
            <w:placeholder>
              <w:docPart w:val="2307BDEE39CB40FB945F5D908C444EA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iaisonStatementContactName[1]/ns3:UserInfo[1]/ns3:DisplayName[1]" w:storeItemID="{98C27813-D4A9-4371-A37F-7D806108A028}"/>
            <w:text/>
          </w:sdtPr>
          <w:sdtEndPr/>
          <w:sdtContent>
            <w:tc>
              <w:tcPr>
                <w:tcW w:w="3008" w:type="dxa"/>
              </w:tcPr>
              <w:p w14:paraId="0C5C5E5F" w14:textId="77777777" w:rsidR="00477CD5" w:rsidRDefault="00E639BF" w:rsidP="00A32768">
                <w:pPr>
                  <w:pStyle w:val="TableText"/>
                </w:pPr>
                <w:r>
                  <w:t>Vladimir Durovic</w:t>
                </w:r>
              </w:p>
            </w:tc>
          </w:sdtContent>
        </w:sdt>
      </w:tr>
    </w:tbl>
    <w:p w14:paraId="7B363E8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627A9EA6"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B096528" w14:textId="77777777" w:rsidR="00E21141" w:rsidRDefault="00E21141">
            <w:pPr>
              <w:pStyle w:val="TableHeader"/>
            </w:pPr>
            <w:r>
              <w:t>Action Required by Recipient</w:t>
            </w:r>
          </w:p>
        </w:tc>
      </w:tr>
      <w:tr w:rsidR="00E21141" w:rsidRPr="009554C2" w14:paraId="422085EF"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5252E88"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sdt>
            <w:sdtPr>
              <w:rPr>
                <w:lang w:val="sv-SE"/>
              </w:rPr>
              <w:alias w:val="Internal Recipients Text"/>
              <w:tag w:val="GSMALSInternalRecipientsText"/>
              <w:id w:val="-14534672"/>
              <w:lock w:val="sdtLocked"/>
              <w:placeholder>
                <w:docPart w:val="5FF745B712FC4E63B22D973AE9A3E3CB"/>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SInternalRecipientsText[1]" w:storeItemID="{98C27813-D4A9-4371-A37F-7D806108A028}"/>
              <w:text w:multiLine="1"/>
            </w:sdtPr>
            <w:sdtEndPr/>
            <w:sdtContent>
              <w:p w14:paraId="4E76E448" w14:textId="6DB21126" w:rsidR="00E21141" w:rsidRPr="000F3E71" w:rsidRDefault="00A51B87" w:rsidP="00D74680">
                <w:pPr>
                  <w:pStyle w:val="TableText"/>
                  <w:rPr>
                    <w:lang w:val="sv-SE"/>
                  </w:rPr>
                </w:pPr>
                <w:r w:rsidRPr="000F3E71">
                  <w:rPr>
                    <w:lang w:val="sv-SE"/>
                  </w:rPr>
                  <w:t>GSMA N2020 GFRG, GSMA WSOLU</w:t>
                </w:r>
              </w:p>
            </w:sdtContent>
          </w:sdt>
        </w:tc>
      </w:tr>
      <w:tr w:rsidR="00E21141" w14:paraId="3F2E115F"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4BEEB40" w14:textId="77777777" w:rsidR="00E21141" w:rsidRDefault="00E21141">
            <w:pPr>
              <w:pStyle w:val="TableText"/>
            </w:pPr>
            <w:r>
              <w:t>External Recipients:</w:t>
            </w:r>
          </w:p>
        </w:tc>
        <w:sdt>
          <w:sdtPr>
            <w:alias w:val="External Recipients Infomation"/>
            <w:tag w:val="GSMALSExternalRecipients"/>
            <w:id w:val="1401492891"/>
            <w:lock w:val="sdtLocked"/>
            <w:placeholder>
              <w:docPart w:val="C24D01AEAD8E43B4A9FBCBA81FB9C4E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SExternalRecipients[1]" w:storeItemID="{98C27813-D4A9-4371-A37F-7D806108A028}"/>
            <w:text w:multiLine="1"/>
          </w:sdtPr>
          <w:sdtEndPr/>
          <w:sdtContent>
            <w:tc>
              <w:tcPr>
                <w:tcW w:w="6236" w:type="dxa"/>
                <w:tcBorders>
                  <w:top w:val="single" w:sz="4" w:space="0" w:color="auto"/>
                  <w:left w:val="single" w:sz="4" w:space="0" w:color="auto"/>
                  <w:bottom w:val="single" w:sz="4" w:space="0" w:color="auto"/>
                  <w:right w:val="single" w:sz="4" w:space="0" w:color="auto"/>
                </w:tcBorders>
                <w:hideMark/>
              </w:tcPr>
              <w:p w14:paraId="5B53F6C0" w14:textId="77777777" w:rsidR="00E21141" w:rsidRDefault="003670E8" w:rsidP="003670E8">
                <w:pPr>
                  <w:pStyle w:val="TableText"/>
                </w:pPr>
                <w:r>
                  <w:t>3GPP SA1</w:t>
                </w:r>
              </w:p>
            </w:tc>
          </w:sdtContent>
        </w:sdt>
      </w:tr>
    </w:tbl>
    <w:p w14:paraId="655D3962" w14:textId="77777777" w:rsidR="00E21141" w:rsidRDefault="00E21141" w:rsidP="003E4579">
      <w:pPr>
        <w:pStyle w:val="NormalParagraph"/>
      </w:pPr>
    </w:p>
    <w:p w14:paraId="446F5691" w14:textId="77777777" w:rsidR="00477CD5" w:rsidRDefault="00477CD5" w:rsidP="003E4579">
      <w:pPr>
        <w:pStyle w:val="NormalParagraph"/>
      </w:pPr>
    </w:p>
    <w:p w14:paraId="7E58DD14" w14:textId="77777777" w:rsidR="00432954" w:rsidRDefault="00E21141" w:rsidP="00432954">
      <w:pPr>
        <w:pStyle w:val="Heading1"/>
        <w:spacing w:before="0" w:after="120" w:line="240" w:lineRule="auto"/>
      </w:pPr>
      <w:r>
        <w:br w:type="page"/>
      </w:r>
      <w:bookmarkEnd w:id="0"/>
      <w:bookmarkEnd w:id="1"/>
      <w:bookmarkEnd w:id="2"/>
      <w:bookmarkEnd w:id="3"/>
      <w:r w:rsidR="00432954">
        <w:lastRenderedPageBreak/>
        <w:t>Background</w:t>
      </w:r>
    </w:p>
    <w:p w14:paraId="7E419D2B" w14:textId="07BE93D9" w:rsidR="00432954" w:rsidRDefault="00432954" w:rsidP="00432954">
      <w:r w:rsidRPr="00F92C7D">
        <w:t xml:space="preserve">The Networks Group </w:t>
      </w:r>
      <w:r w:rsidR="00F37BDB">
        <w:t>(NG)</w:t>
      </w:r>
      <w:r>
        <w:t xml:space="preserve"> </w:t>
      </w:r>
      <w:r w:rsidRPr="00F92C7D">
        <w:t>of GSMA has during last year attempted to define requirements and solut</w:t>
      </w:r>
      <w:r>
        <w:t>ion for Data Off functionality.</w:t>
      </w:r>
      <w:r w:rsidR="00A53588">
        <w:t xml:space="preserve"> </w:t>
      </w:r>
      <w:r w:rsidR="002D48A9">
        <w:t xml:space="preserve">As a result, </w:t>
      </w:r>
      <w:r w:rsidR="00A53588">
        <w:t>NG has defined a “short term solution</w:t>
      </w:r>
      <w:r w:rsidR="000D4A20">
        <w:t>”</w:t>
      </w:r>
      <w:r w:rsidR="00A53588">
        <w:t xml:space="preserve"> for Data Off and documented it in </w:t>
      </w:r>
      <w:r w:rsidR="002D48A9">
        <w:t xml:space="preserve">GSMA PRD </w:t>
      </w:r>
      <w:r w:rsidR="00A53588">
        <w:t>IR.92.</w:t>
      </w:r>
    </w:p>
    <w:p w14:paraId="363784A4" w14:textId="6A195B8B" w:rsidR="00432954" w:rsidRPr="002A0C0D" w:rsidRDefault="00432954" w:rsidP="00432954">
      <w:r w:rsidRPr="002A0C0D">
        <w:t xml:space="preserve">There is currently no description in 3GPP </w:t>
      </w:r>
      <w:r>
        <w:t xml:space="preserve">specifications </w:t>
      </w:r>
      <w:r w:rsidRPr="002A0C0D">
        <w:t>of how to apply the current behav</w:t>
      </w:r>
      <w:r>
        <w:t>iour of Data Off</w:t>
      </w:r>
      <w:r w:rsidRPr="002A0C0D">
        <w:t xml:space="preserve"> to PS-based services i.e. which PS services will be disabled when the user configures their device to </w:t>
      </w:r>
      <w:r>
        <w:t>Data</w:t>
      </w:r>
      <w:r w:rsidRPr="002A0C0D">
        <w:t xml:space="preserve"> </w:t>
      </w:r>
      <w:r>
        <w:t>Off</w:t>
      </w:r>
      <w:r w:rsidRPr="002A0C0D">
        <w:t>.</w:t>
      </w:r>
      <w:r>
        <w:t xml:space="preserve"> </w:t>
      </w:r>
      <w:r w:rsidRPr="002A0C0D">
        <w:t xml:space="preserve">The behaviour will need to take into account that the IMS will be used by operators to replicate existing services that the users do not associate with generating </w:t>
      </w:r>
      <w:r>
        <w:t>data</w:t>
      </w:r>
      <w:r w:rsidRPr="002A0C0D">
        <w:t xml:space="preserve"> transfer. Taking a straightforward approach of completely disabling all PS user </w:t>
      </w:r>
      <w:r>
        <w:t>data</w:t>
      </w:r>
      <w:r w:rsidRPr="002A0C0D">
        <w:t xml:space="preserve"> transfer will result in such services no longer work e.g. </w:t>
      </w:r>
      <w:r w:rsidR="00ED78DD">
        <w:t xml:space="preserve">PS-based </w:t>
      </w:r>
      <w:r w:rsidRPr="002A0C0D">
        <w:t>voice calling while the device is in LTE coverage.</w:t>
      </w:r>
    </w:p>
    <w:p w14:paraId="0AE85189" w14:textId="77777777" w:rsidR="00432954" w:rsidRDefault="00432954" w:rsidP="00432954">
      <w:r>
        <w:t>NG has also noted that t</w:t>
      </w:r>
      <w:r w:rsidRPr="000E21BA">
        <w:t xml:space="preserve">urning </w:t>
      </w:r>
      <w:r>
        <w:t>Data</w:t>
      </w:r>
      <w:r w:rsidRPr="000E21BA">
        <w:t xml:space="preserve"> </w:t>
      </w:r>
      <w:r>
        <w:t>Off</w:t>
      </w:r>
      <w:r w:rsidRPr="000E21BA">
        <w:t xml:space="preserve"> in 2G/3G devices deactivates at least the traffic via Internet APN and therefore stops any </w:t>
      </w:r>
      <w:r>
        <w:t>data</w:t>
      </w:r>
      <w:r w:rsidRPr="000E21BA">
        <w:t xml:space="preserve"> flow over that APN to and from the device, and may depending on implementation also stop flows to other APNs. Turning </w:t>
      </w:r>
      <w:r>
        <w:t>Data</w:t>
      </w:r>
      <w:r w:rsidRPr="000E21BA">
        <w:t xml:space="preserve"> </w:t>
      </w:r>
      <w:r>
        <w:t>Off</w:t>
      </w:r>
      <w:r w:rsidRPr="000E21BA">
        <w:t xml:space="preserve"> disables all RCS services if RCS uses the Internet APN.</w:t>
      </w:r>
      <w:r>
        <w:t xml:space="preserve"> </w:t>
      </w:r>
      <w:r w:rsidRPr="000E21BA">
        <w:t xml:space="preserve">In current LTE device implementations the result of turning </w:t>
      </w:r>
      <w:r>
        <w:t>Data</w:t>
      </w:r>
      <w:r w:rsidRPr="000E21BA">
        <w:t xml:space="preserve"> </w:t>
      </w:r>
      <w:r>
        <w:t>Off</w:t>
      </w:r>
      <w:r w:rsidRPr="000E21BA">
        <w:t xml:space="preserve"> is at this time undefined</w:t>
      </w:r>
      <w:r>
        <w:t>,</w:t>
      </w:r>
      <w:r w:rsidRPr="000E21BA">
        <w:t xml:space="preserve"> and may differ between devices.</w:t>
      </w:r>
    </w:p>
    <w:p w14:paraId="0D8CB2F7" w14:textId="77777777" w:rsidR="00432954" w:rsidRPr="002A0C0D" w:rsidRDefault="00432954" w:rsidP="00432954">
      <w:r>
        <w:t>While analysing a long term alternative for Data Off, NG has noted that a</w:t>
      </w:r>
      <w:r w:rsidRPr="002A0C0D">
        <w:t xml:space="preserve">s users become more accustomed and reliant on </w:t>
      </w:r>
      <w:r>
        <w:t>Data</w:t>
      </w:r>
      <w:r w:rsidRPr="002A0C0D">
        <w:t xml:space="preserve"> services mobile operators may be willing to selectively enable them even when </w:t>
      </w:r>
      <w:r>
        <w:t>Data</w:t>
      </w:r>
      <w:r w:rsidRPr="002A0C0D">
        <w:t xml:space="preserve"> </w:t>
      </w:r>
      <w:r>
        <w:t>Off</w:t>
      </w:r>
      <w:r w:rsidRPr="002A0C0D">
        <w:t xml:space="preserve"> has been activated, assuming the user can clearly identify when she is activating such service.</w:t>
      </w:r>
      <w:r>
        <w:t xml:space="preserve"> </w:t>
      </w:r>
      <w:r w:rsidRPr="002A0C0D">
        <w:t xml:space="preserve">In </w:t>
      </w:r>
      <w:r>
        <w:t>such scenario</w:t>
      </w:r>
      <w:r w:rsidRPr="002A0C0D">
        <w:t xml:space="preserve"> the operator is able to configure which service provisioned over PS domain is unaffected by the status of the </w:t>
      </w:r>
      <w:r>
        <w:t>Data</w:t>
      </w:r>
      <w:r w:rsidRPr="002A0C0D">
        <w:t xml:space="preserve"> </w:t>
      </w:r>
      <w:r>
        <w:t>Off</w:t>
      </w:r>
      <w:r w:rsidRPr="002A0C0D">
        <w:t xml:space="preserve"> switch.</w:t>
      </w:r>
    </w:p>
    <w:p w14:paraId="69BA5810" w14:textId="77777777" w:rsidR="00432954" w:rsidRPr="002A0C0D" w:rsidRDefault="00432954" w:rsidP="00432954">
      <w:r>
        <w:t>Based on this assumption NG has defined following requirements for such “long term solution”:</w:t>
      </w:r>
    </w:p>
    <w:p w14:paraId="00C8BA09" w14:textId="28213713" w:rsidR="00A75AC0" w:rsidRDefault="00432954" w:rsidP="00432954">
      <w:r w:rsidRPr="00704A47">
        <w:rPr>
          <w:b/>
        </w:rPr>
        <w:t>Requirement (1):</w:t>
      </w:r>
      <w:r>
        <w:t xml:space="preserve"> </w:t>
      </w:r>
      <w:r w:rsidR="00A75AC0">
        <w:t xml:space="preserve">The </w:t>
      </w:r>
      <w:r w:rsidR="009C4A1D">
        <w:t>HPLMN shall be able to configure</w:t>
      </w:r>
      <w:r w:rsidR="003A1D3C">
        <w:t xml:space="preserve"> </w:t>
      </w:r>
      <w:r w:rsidR="009C4A1D">
        <w:t>th</w:t>
      </w:r>
      <w:r w:rsidR="00A75AC0">
        <w:t>e</w:t>
      </w:r>
      <w:r w:rsidR="009C4A1D">
        <w:t xml:space="preserve"> services </w:t>
      </w:r>
      <w:r w:rsidR="00A75AC0">
        <w:t xml:space="preserve">that </w:t>
      </w:r>
      <w:r w:rsidR="003A1D3C">
        <w:t xml:space="preserve">are enabled </w:t>
      </w:r>
      <w:r w:rsidR="009C4A1D">
        <w:t>when Data Off is activated in the device</w:t>
      </w:r>
      <w:r w:rsidR="00A75AC0">
        <w:t>.</w:t>
      </w:r>
    </w:p>
    <w:p w14:paraId="2CD14FB4" w14:textId="0797E49F" w:rsidR="009C4A1D" w:rsidRDefault="00A75AC0" w:rsidP="00432954">
      <w:r>
        <w:t>The minimum set of services to be</w:t>
      </w:r>
      <w:r w:rsidR="003F746D">
        <w:t xml:space="preserve"> considered</w:t>
      </w:r>
      <w:r>
        <w:t xml:space="preserve"> is as follows:</w:t>
      </w:r>
    </w:p>
    <w:p w14:paraId="0B1350E7" w14:textId="2AD94BA1" w:rsidR="00432954" w:rsidRPr="00A8150C" w:rsidRDefault="00ED78DD" w:rsidP="00432954">
      <w:pPr>
        <w:pStyle w:val="ListParagraph"/>
        <w:numPr>
          <w:ilvl w:val="0"/>
          <w:numId w:val="48"/>
        </w:numPr>
        <w:tabs>
          <w:tab w:val="left" w:pos="720"/>
        </w:tabs>
        <w:jc w:val="left"/>
        <w:rPr>
          <w:i/>
        </w:rPr>
      </w:pPr>
      <w:r>
        <w:t>IMS Voice over PS</w:t>
      </w:r>
    </w:p>
    <w:p w14:paraId="7F135B19" w14:textId="47C576A6" w:rsidR="00432954" w:rsidRPr="00A8150C" w:rsidRDefault="00ED78DD" w:rsidP="00432954">
      <w:pPr>
        <w:pStyle w:val="ListParagraph"/>
        <w:numPr>
          <w:ilvl w:val="0"/>
          <w:numId w:val="48"/>
        </w:numPr>
        <w:tabs>
          <w:tab w:val="left" w:pos="720"/>
        </w:tabs>
        <w:jc w:val="left"/>
        <w:rPr>
          <w:i/>
        </w:rPr>
      </w:pPr>
      <w:r>
        <w:t>SMS over IP</w:t>
      </w:r>
    </w:p>
    <w:p w14:paraId="249ABC3B" w14:textId="7D659C09" w:rsidR="00432954" w:rsidRPr="002A0C0D" w:rsidRDefault="00432954" w:rsidP="00432954">
      <w:pPr>
        <w:pStyle w:val="ListParagraph"/>
        <w:numPr>
          <w:ilvl w:val="0"/>
          <w:numId w:val="48"/>
        </w:numPr>
        <w:tabs>
          <w:tab w:val="left" w:pos="720"/>
        </w:tabs>
        <w:jc w:val="left"/>
      </w:pPr>
      <w:r w:rsidRPr="002A0C0D">
        <w:t>Service management</w:t>
      </w:r>
      <w:r w:rsidR="00ED78DD">
        <w:t xml:space="preserve"> via </w:t>
      </w:r>
      <w:proofErr w:type="spellStart"/>
      <w:r w:rsidR="00ED78DD">
        <w:t>Ut</w:t>
      </w:r>
      <w:proofErr w:type="spellEnd"/>
      <w:r w:rsidR="00ED78DD">
        <w:t>/XCAP</w:t>
      </w:r>
    </w:p>
    <w:p w14:paraId="5F33D782" w14:textId="6ED4D563" w:rsidR="00432954" w:rsidRPr="002A0C0D" w:rsidRDefault="009D0B20" w:rsidP="00432954">
      <w:pPr>
        <w:pStyle w:val="ListParagraph"/>
        <w:numPr>
          <w:ilvl w:val="0"/>
          <w:numId w:val="49"/>
        </w:numPr>
        <w:jc w:val="left"/>
      </w:pPr>
      <w:r>
        <w:t>Device management over PS</w:t>
      </w:r>
    </w:p>
    <w:p w14:paraId="62DF7948" w14:textId="77777777" w:rsidR="00432954" w:rsidRPr="002A0C0D" w:rsidRDefault="00432954" w:rsidP="00432954">
      <w:pPr>
        <w:pStyle w:val="ListParagraph"/>
        <w:numPr>
          <w:ilvl w:val="0"/>
          <w:numId w:val="48"/>
        </w:numPr>
        <w:tabs>
          <w:tab w:val="left" w:pos="720"/>
        </w:tabs>
        <w:jc w:val="left"/>
      </w:pPr>
      <w:r>
        <w:t>USSI</w:t>
      </w:r>
    </w:p>
    <w:p w14:paraId="323C9DF1" w14:textId="4193C38D" w:rsidR="00432954" w:rsidRPr="002A0C0D" w:rsidRDefault="00ED78DD" w:rsidP="00432954">
      <w:pPr>
        <w:pStyle w:val="ListParagraph"/>
        <w:numPr>
          <w:ilvl w:val="0"/>
          <w:numId w:val="50"/>
        </w:numPr>
        <w:tabs>
          <w:tab w:val="left" w:pos="720"/>
        </w:tabs>
        <w:jc w:val="left"/>
      </w:pPr>
      <w:r>
        <w:t xml:space="preserve">IMS  </w:t>
      </w:r>
      <w:r w:rsidR="00432954" w:rsidRPr="002A0C0D">
        <w:t>video call</w:t>
      </w:r>
    </w:p>
    <w:p w14:paraId="5A83F7C6" w14:textId="02A76360" w:rsidR="00432954" w:rsidRPr="002A0C0D" w:rsidRDefault="007C2C0B" w:rsidP="00432954">
      <w:pPr>
        <w:pStyle w:val="ListParagraph"/>
        <w:numPr>
          <w:ilvl w:val="0"/>
          <w:numId w:val="48"/>
        </w:numPr>
        <w:tabs>
          <w:tab w:val="left" w:pos="720"/>
        </w:tabs>
        <w:jc w:val="left"/>
      </w:pPr>
      <w:r>
        <w:t xml:space="preserve">GSMA defined IMS services, such as </w:t>
      </w:r>
      <w:r w:rsidR="00432954" w:rsidRPr="002A0C0D">
        <w:t>RCS</w:t>
      </w:r>
    </w:p>
    <w:p w14:paraId="5CAA003F" w14:textId="77777777" w:rsidR="00432954" w:rsidRPr="005E293E" w:rsidRDefault="00432954" w:rsidP="00432954">
      <w:pPr>
        <w:rPr>
          <w:sz w:val="18"/>
        </w:rPr>
      </w:pPr>
      <w:r w:rsidRPr="005E293E">
        <w:rPr>
          <w:sz w:val="18"/>
        </w:rPr>
        <w:t xml:space="preserve">Note: Capability Exchange is on if any of the above listed services that require capability detection is on and hence is only disabled when all those services are </w:t>
      </w:r>
      <w:proofErr w:type="gramStart"/>
      <w:r w:rsidRPr="005E293E">
        <w:rPr>
          <w:sz w:val="18"/>
        </w:rPr>
        <w:t>Off</w:t>
      </w:r>
      <w:proofErr w:type="gramEnd"/>
      <w:r w:rsidRPr="005E293E">
        <w:rPr>
          <w:sz w:val="18"/>
        </w:rPr>
        <w:t>.</w:t>
      </w:r>
    </w:p>
    <w:p w14:paraId="00D86375" w14:textId="77777777" w:rsidR="00432954" w:rsidRPr="002A0C0D" w:rsidRDefault="00432954" w:rsidP="00432954">
      <w:r>
        <w:rPr>
          <w:b/>
        </w:rPr>
        <w:t>Requirement (2</w:t>
      </w:r>
      <w:r w:rsidRPr="002A0C0D">
        <w:rPr>
          <w:b/>
        </w:rPr>
        <w:t>):</w:t>
      </w:r>
      <w:r w:rsidRPr="002A0C0D">
        <w:t xml:space="preserve"> service availability while </w:t>
      </w:r>
      <w:r>
        <w:t>Data</w:t>
      </w:r>
      <w:r w:rsidRPr="002A0C0D">
        <w:t xml:space="preserve"> is </w:t>
      </w:r>
      <w:proofErr w:type="gramStart"/>
      <w:r>
        <w:t>Off</w:t>
      </w:r>
      <w:proofErr w:type="gramEnd"/>
      <w:r w:rsidRPr="002A0C0D">
        <w:t xml:space="preserve"> shall be 2G/3G/LTE access independent</w:t>
      </w:r>
      <w:r>
        <w:t>. Data</w:t>
      </w:r>
      <w:r w:rsidRPr="002A0C0D">
        <w:t xml:space="preserve"> </w:t>
      </w:r>
      <w:r>
        <w:t>Off</w:t>
      </w:r>
      <w:r w:rsidRPr="002A0C0D">
        <w:t xml:space="preserve"> shall not impact availability of services and/or service management over non-mobile access.</w:t>
      </w:r>
    </w:p>
    <w:p w14:paraId="086C2891" w14:textId="77777777" w:rsidR="00432954" w:rsidRPr="002A0C0D" w:rsidRDefault="00432954" w:rsidP="00432954">
      <w:r w:rsidRPr="002A0C0D">
        <w:rPr>
          <w:b/>
        </w:rPr>
        <w:t>Requirement (</w:t>
      </w:r>
      <w:r>
        <w:rPr>
          <w:b/>
        </w:rPr>
        <w:t>3</w:t>
      </w:r>
      <w:r w:rsidRPr="002A0C0D">
        <w:rPr>
          <w:b/>
        </w:rPr>
        <w:t>):</w:t>
      </w:r>
      <w:r w:rsidRPr="002A0C0D">
        <w:t xml:space="preserve"> availability of PS user </w:t>
      </w:r>
      <w:r>
        <w:t>Data</w:t>
      </w:r>
      <w:r w:rsidRPr="002A0C0D">
        <w:t xml:space="preserve"> over other radio access networks (e.g. </w:t>
      </w:r>
      <w:proofErr w:type="spellStart"/>
      <w:r w:rsidRPr="002A0C0D">
        <w:t>WiFi</w:t>
      </w:r>
      <w:proofErr w:type="spellEnd"/>
      <w:r w:rsidRPr="002A0C0D">
        <w:t xml:space="preserve"> etc.) shall be independent of </w:t>
      </w:r>
      <w:r>
        <w:t>Data</w:t>
      </w:r>
      <w:r w:rsidRPr="002A0C0D">
        <w:t xml:space="preserve"> </w:t>
      </w:r>
      <w:r>
        <w:t>Off</w:t>
      </w:r>
      <w:r w:rsidRPr="002A0C0D">
        <w:t xml:space="preserve"> settings. </w:t>
      </w:r>
    </w:p>
    <w:p w14:paraId="0849026F" w14:textId="42EBAB72" w:rsidR="00432954" w:rsidRDefault="00432954" w:rsidP="00432954">
      <w:r w:rsidRPr="00D017E2">
        <w:rPr>
          <w:b/>
        </w:rPr>
        <w:t>Requirement (</w:t>
      </w:r>
      <w:r w:rsidR="00F36B0A">
        <w:rPr>
          <w:b/>
        </w:rPr>
        <w:t>4</w:t>
      </w:r>
      <w:r w:rsidRPr="00D017E2">
        <w:rPr>
          <w:b/>
        </w:rPr>
        <w:t>)</w:t>
      </w:r>
      <w:r>
        <w:t>:</w:t>
      </w:r>
      <w:r w:rsidRPr="00D016B5">
        <w:t xml:space="preserve"> </w:t>
      </w:r>
      <w:r>
        <w:t xml:space="preserve">The HPLMN </w:t>
      </w:r>
      <w:r w:rsidR="00285562">
        <w:t xml:space="preserve">and VPLMN </w:t>
      </w:r>
      <w:r>
        <w:t xml:space="preserve">shall be </w:t>
      </w:r>
      <w:r w:rsidR="002E7F4D">
        <w:t>informed in real time</w:t>
      </w:r>
      <w:r w:rsidR="004851BB">
        <w:t xml:space="preserve">, </w:t>
      </w:r>
      <w:r w:rsidR="00A53588">
        <w:t>if and when</w:t>
      </w:r>
      <w:r w:rsidR="004851BB">
        <w:t xml:space="preserve"> PS access is available and </w:t>
      </w:r>
      <w:r>
        <w:t>if the customer has activated</w:t>
      </w:r>
      <w:r w:rsidR="002E7F4D">
        <w:t>/deactivated</w:t>
      </w:r>
      <w:r>
        <w:t xml:space="preserve"> the Data Off feature of his mobile phone (e.g. for use in wholesale or retail charging)</w:t>
      </w:r>
    </w:p>
    <w:p w14:paraId="085D661C" w14:textId="51CDDE3E" w:rsidR="009801CF" w:rsidRDefault="00201001" w:rsidP="00432954">
      <w:r>
        <w:t>In creating these requirements NG has leveraged on the work by GFRG, a commercial group within GSMA, and WSOLU, a charging group within GSMA.</w:t>
      </w:r>
    </w:p>
    <w:p w14:paraId="342A0990" w14:textId="43E9E95A" w:rsidR="00432954" w:rsidRDefault="009801CF" w:rsidP="00135598">
      <w:pPr>
        <w:jc w:val="left"/>
      </w:pPr>
      <w:r>
        <w:t xml:space="preserve">The “short term solution” defined in GSMA PRD IR.92 section 5 </w:t>
      </w:r>
      <w:r w:rsidR="006E1265">
        <w:rPr>
          <w:lang w:val="en-US"/>
        </w:rPr>
        <w:t xml:space="preserve">describes that IMS voice over PS, SMS over IP and service management via </w:t>
      </w:r>
      <w:proofErr w:type="spellStart"/>
      <w:r w:rsidR="006E1265">
        <w:rPr>
          <w:lang w:val="en-US"/>
        </w:rPr>
        <w:t>Ut</w:t>
      </w:r>
      <w:proofErr w:type="spellEnd"/>
      <w:r w:rsidR="006E1265">
        <w:rPr>
          <w:lang w:val="en-US"/>
        </w:rPr>
        <w:t>/XCAP are not impacted by the Data Off setting. This solution</w:t>
      </w:r>
      <w:proofErr w:type="gramStart"/>
      <w:r w:rsidR="006E1265">
        <w:rPr>
          <w:lang w:val="en-US"/>
        </w:rPr>
        <w:t xml:space="preserve">  </w:t>
      </w:r>
      <w:r>
        <w:t>does</w:t>
      </w:r>
      <w:proofErr w:type="gramEnd"/>
      <w:r>
        <w:t xml:space="preserve"> not </w:t>
      </w:r>
      <w:proofErr w:type="spellStart"/>
      <w:r>
        <w:t>fullfill</w:t>
      </w:r>
      <w:proofErr w:type="spellEnd"/>
      <w:r>
        <w:t xml:space="preserve"> requirement</w:t>
      </w:r>
      <w:r w:rsidR="006E1265">
        <w:t>s (1) and</w:t>
      </w:r>
      <w:r>
        <w:t xml:space="preserve"> (</w:t>
      </w:r>
      <w:r w:rsidR="00F36B0A">
        <w:t>4</w:t>
      </w:r>
      <w:r>
        <w:t xml:space="preserve">). </w:t>
      </w:r>
    </w:p>
    <w:p w14:paraId="637D7B50" w14:textId="77777777" w:rsidR="000D4A20" w:rsidRDefault="000D4A20" w:rsidP="00432954"/>
    <w:p w14:paraId="6E37C06B" w14:textId="77777777" w:rsidR="00432954" w:rsidRDefault="00432954" w:rsidP="00432954"/>
    <w:p w14:paraId="6BDDAB2D" w14:textId="77777777" w:rsidR="00432954" w:rsidRDefault="00432954" w:rsidP="00432954">
      <w:pPr>
        <w:pStyle w:val="Heading1"/>
        <w:spacing w:before="0" w:after="120" w:line="240" w:lineRule="auto"/>
      </w:pPr>
      <w:r>
        <w:t>Actions</w:t>
      </w:r>
    </w:p>
    <w:p w14:paraId="31FCC32D" w14:textId="77777777" w:rsidR="00432954" w:rsidRDefault="00432954" w:rsidP="00432954">
      <w:r>
        <w:t>3GPP SA1 is kindly asked to propose a set of requirements for “long terms solution” of Data Off functionality and liaise with NG as needed and upon completion of the work.</w:t>
      </w:r>
    </w:p>
    <w:p w14:paraId="3153DFF0" w14:textId="77777777" w:rsidR="00432954" w:rsidRDefault="00432954" w:rsidP="00432954"/>
    <w:p w14:paraId="63687242" w14:textId="37DF300F" w:rsidR="00F36B0A" w:rsidRDefault="00432954">
      <w:pPr>
        <w:pStyle w:val="Heading1"/>
      </w:pPr>
      <w:r>
        <w:t>Next meetings</w:t>
      </w:r>
    </w:p>
    <w:p w14:paraId="38F4335B" w14:textId="573D1D60" w:rsidR="00F36B0A" w:rsidRDefault="00F36B0A" w:rsidP="00135598">
      <w:pPr>
        <w:pStyle w:val="NormalParagraph"/>
      </w:pPr>
      <w:r>
        <w:rPr>
          <w:lang w:eastAsia="en-US" w:bidi="bn-BD"/>
        </w:rPr>
        <w:t>PACKET #81 03-Sep 2015</w:t>
      </w:r>
    </w:p>
    <w:p w14:paraId="5DCB31AA" w14:textId="0843894B" w:rsidR="00F36B0A" w:rsidRDefault="000D4A20" w:rsidP="00135598">
      <w:pPr>
        <w:pStyle w:val="NormalParagraph"/>
      </w:pPr>
      <w:r w:rsidRPr="00135598">
        <w:t>RILTE #47</w:t>
      </w:r>
      <w:r w:rsidR="0016595C">
        <w:t xml:space="preserve"> 04-Sep 2015</w:t>
      </w:r>
    </w:p>
    <w:p w14:paraId="5E9CC4D0" w14:textId="21F6AD8F" w:rsidR="00F36B0A" w:rsidRDefault="000D4A20" w:rsidP="00135598">
      <w:pPr>
        <w:pStyle w:val="NormalParagraph"/>
      </w:pPr>
      <w:r w:rsidRPr="00135598">
        <w:t>PACKET #82</w:t>
      </w:r>
      <w:r w:rsidR="00F36B0A">
        <w:t xml:space="preserve"> 08-Oct 2015</w:t>
      </w:r>
    </w:p>
    <w:p w14:paraId="706BC3D0" w14:textId="0F6CF9FB" w:rsidR="00F36B0A" w:rsidRDefault="000D4A20" w:rsidP="00135598">
      <w:pPr>
        <w:pStyle w:val="NormalParagraph"/>
      </w:pPr>
      <w:r w:rsidRPr="00135598">
        <w:t>RILTE #48</w:t>
      </w:r>
      <w:r w:rsidR="0016595C">
        <w:t xml:space="preserve"> 07-Oct 2015</w:t>
      </w:r>
    </w:p>
    <w:p w14:paraId="7143ECE2" w14:textId="62BEBA0B" w:rsidR="00F36B0A" w:rsidRDefault="000D4A20" w:rsidP="00135598">
      <w:pPr>
        <w:pStyle w:val="NormalParagraph"/>
      </w:pPr>
      <w:r w:rsidRPr="00135598">
        <w:t>PACKET #83</w:t>
      </w:r>
      <w:r w:rsidR="00F36B0A">
        <w:t xml:space="preserve"> 03-Dec 2015</w:t>
      </w:r>
    </w:p>
    <w:p w14:paraId="7510559D" w14:textId="49F42A1D" w:rsidR="0016595C" w:rsidRPr="0081009D" w:rsidRDefault="000D4A20" w:rsidP="00135598">
      <w:pPr>
        <w:pStyle w:val="NormalParagraph"/>
      </w:pPr>
      <w:r w:rsidRPr="00135598">
        <w:t>RILTE #49</w:t>
      </w:r>
      <w:r w:rsidR="0016595C">
        <w:t xml:space="preserve"> 04-Dec 2015</w:t>
      </w:r>
    </w:p>
    <w:sectPr w:rsidR="0016595C" w:rsidRPr="0081009D"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DF077" w14:textId="77777777" w:rsidR="00381145" w:rsidRDefault="00381145">
      <w:pPr>
        <w:spacing w:before="0"/>
      </w:pPr>
      <w:r>
        <w:separator/>
      </w:r>
    </w:p>
    <w:p w14:paraId="782EDA7F" w14:textId="77777777" w:rsidR="00381145" w:rsidRDefault="00381145"/>
  </w:endnote>
  <w:endnote w:type="continuationSeparator" w:id="0">
    <w:p w14:paraId="4EF8C0C0" w14:textId="77777777" w:rsidR="00381145" w:rsidRDefault="00381145">
      <w:pPr>
        <w:spacing w:before="0"/>
      </w:pPr>
      <w:r>
        <w:continuationSeparator/>
      </w:r>
    </w:p>
    <w:p w14:paraId="38076A74" w14:textId="77777777" w:rsidR="00381145" w:rsidRDefault="00381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6CD9B" w14:textId="77777777" w:rsidR="00BA7BD4" w:rsidRDefault="00BA7BD4" w:rsidP="00A95E1E">
    <w:pPr>
      <w:pStyle w:val="Footer"/>
      <w:rPr>
        <w:i/>
      </w:rPr>
    </w:pPr>
    <w:r>
      <w:tab/>
      <w:t xml:space="preserve">Page </w:t>
    </w:r>
    <w:r>
      <w:fldChar w:fldCharType="begin"/>
    </w:r>
    <w:r>
      <w:instrText xml:space="preserve"> PAGE </w:instrText>
    </w:r>
    <w:r>
      <w:fldChar w:fldCharType="separate"/>
    </w:r>
    <w:r w:rsidR="006212FB">
      <w:rPr>
        <w:noProof/>
      </w:rPr>
      <w:t>4</w:t>
    </w:r>
    <w:r>
      <w:fldChar w:fldCharType="end"/>
    </w:r>
    <w:r>
      <w:t xml:space="preserve"> of </w:t>
    </w:r>
    <w:r w:rsidR="00381145">
      <w:fldChar w:fldCharType="begin"/>
    </w:r>
    <w:r w:rsidR="00381145">
      <w:instrText xml:space="preserve"> NUMPAGES  </w:instrText>
    </w:r>
    <w:r w:rsidR="00381145">
      <w:fldChar w:fldCharType="separate"/>
    </w:r>
    <w:r w:rsidR="006212FB">
      <w:rPr>
        <w:noProof/>
      </w:rPr>
      <w:t>4</w:t>
    </w:r>
    <w:r w:rsidR="0038114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AC7B5" w14:textId="77777777" w:rsidR="00381145" w:rsidRDefault="00381145" w:rsidP="009527C9">
      <w:pPr>
        <w:spacing w:before="0"/>
      </w:pPr>
      <w:r>
        <w:separator/>
      </w:r>
    </w:p>
  </w:footnote>
  <w:footnote w:type="continuationSeparator" w:id="0">
    <w:p w14:paraId="3A21C82E" w14:textId="77777777" w:rsidR="00381145" w:rsidRDefault="00381145" w:rsidP="009527C9">
      <w:pPr>
        <w:spacing w:before="0"/>
      </w:pPr>
      <w:r>
        <w:continuationSeparator/>
      </w:r>
    </w:p>
  </w:footnote>
  <w:footnote w:type="continuationNotice" w:id="1">
    <w:p w14:paraId="2AB337C9" w14:textId="77777777" w:rsidR="00381145" w:rsidRDefault="0038114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22566" w14:textId="77777777" w:rsidR="00BA7BD4" w:rsidRDefault="00BA7BD4" w:rsidP="00427F8A">
    <w:pPr>
      <w:pStyle w:val="NormalParagraph"/>
    </w:pPr>
  </w:p>
  <w:p w14:paraId="2091A08F" w14:textId="77777777" w:rsidR="00BA7BD4" w:rsidRDefault="00BA7BD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8A431" w14:textId="77777777" w:rsidR="00BA7BD4" w:rsidRPr="00F04B04" w:rsidRDefault="00BA7BD4" w:rsidP="00A95E1E">
    <w:pPr>
      <w:pStyle w:val="Header"/>
    </w:pPr>
    <w:r>
      <w:t>GSM Association</w:t>
    </w:r>
    <w:r>
      <w:tab/>
    </w:r>
    <w:sdt>
      <w:sdtPr>
        <w:alias w:val="Security Classification"/>
        <w:tag w:val="GSMASecurityGroup"/>
        <w:id w:val="1185486427"/>
        <w:lock w:val="sdtContentLocked"/>
        <w:placeholder>
          <w:docPart w:val="5B20D9DA7B524387A415B4AADC26D69F"/>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r>
          <w:t>Non-confidential</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DBC4E0A"/>
    <w:lvl w:ilvl="0">
      <w:start w:val="1"/>
      <w:numFmt w:val="decimal"/>
      <w:lvlText w:val="%1."/>
      <w:lvlJc w:val="left"/>
      <w:pPr>
        <w:tabs>
          <w:tab w:val="num" w:pos="1492"/>
        </w:tabs>
        <w:ind w:left="1492" w:hanging="360"/>
      </w:pPr>
    </w:lvl>
  </w:abstractNum>
  <w:abstractNum w:abstractNumId="1">
    <w:nsid w:val="FFFFFF7D"/>
    <w:multiLevelType w:val="singleLevel"/>
    <w:tmpl w:val="DB2A9360"/>
    <w:lvl w:ilvl="0">
      <w:start w:val="1"/>
      <w:numFmt w:val="decimal"/>
      <w:lvlText w:val="%1."/>
      <w:lvlJc w:val="left"/>
      <w:pPr>
        <w:tabs>
          <w:tab w:val="num" w:pos="1209"/>
        </w:tabs>
        <w:ind w:left="1209" w:hanging="360"/>
      </w:pPr>
    </w:lvl>
  </w:abstractNum>
  <w:abstractNum w:abstractNumId="2">
    <w:nsid w:val="FFFFFF7E"/>
    <w:multiLevelType w:val="singleLevel"/>
    <w:tmpl w:val="68947584"/>
    <w:lvl w:ilvl="0">
      <w:start w:val="1"/>
      <w:numFmt w:val="decimal"/>
      <w:lvlText w:val="%1."/>
      <w:lvlJc w:val="left"/>
      <w:pPr>
        <w:tabs>
          <w:tab w:val="num" w:pos="926"/>
        </w:tabs>
        <w:ind w:left="926" w:hanging="360"/>
      </w:pPr>
    </w:lvl>
  </w:abstractNum>
  <w:abstractNum w:abstractNumId="3">
    <w:nsid w:val="FFFFFF7F"/>
    <w:multiLevelType w:val="singleLevel"/>
    <w:tmpl w:val="F6F6D03E"/>
    <w:lvl w:ilvl="0">
      <w:start w:val="1"/>
      <w:numFmt w:val="decimal"/>
      <w:lvlText w:val="%1."/>
      <w:lvlJc w:val="left"/>
      <w:pPr>
        <w:tabs>
          <w:tab w:val="num" w:pos="643"/>
        </w:tabs>
        <w:ind w:left="643" w:hanging="360"/>
      </w:pPr>
    </w:lvl>
  </w:abstractNum>
  <w:abstractNum w:abstractNumId="4">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nsid w:val="FFFFFF88"/>
    <w:multiLevelType w:val="singleLevel"/>
    <w:tmpl w:val="767E50C2"/>
    <w:lvl w:ilvl="0">
      <w:start w:val="1"/>
      <w:numFmt w:val="decimal"/>
      <w:lvlText w:val="%1."/>
      <w:lvlJc w:val="left"/>
      <w:pPr>
        <w:tabs>
          <w:tab w:val="num" w:pos="360"/>
        </w:tabs>
        <w:ind w:left="360" w:hanging="360"/>
      </w:pPr>
    </w:lvl>
  </w:abstractNum>
  <w:abstractNum w:abstractNumId="7">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7447DE8"/>
    <w:multiLevelType w:val="hybridMultilevel"/>
    <w:tmpl w:val="56B60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D2917AF"/>
    <w:multiLevelType w:val="multilevel"/>
    <w:tmpl w:val="78A61140"/>
    <w:numStyleLink w:val="ListBullets"/>
  </w:abstractNum>
  <w:abstractNum w:abstractNumId="12">
    <w:nsid w:val="109F5E45"/>
    <w:multiLevelType w:val="multilevel"/>
    <w:tmpl w:val="78A61140"/>
    <w:numStyleLink w:val="ListBullets"/>
  </w:abstractNum>
  <w:abstractNum w:abstractNumId="13">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D0A3EA0"/>
    <w:multiLevelType w:val="multilevel"/>
    <w:tmpl w:val="78A61140"/>
    <w:numStyleLink w:val="ListBullets"/>
  </w:abstractNum>
  <w:abstractNum w:abstractNumId="1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6">
    <w:nsid w:val="23800BE3"/>
    <w:multiLevelType w:val="multilevel"/>
    <w:tmpl w:val="7B2CD562"/>
    <w:numStyleLink w:val="ListNumbers"/>
  </w:abstractNum>
  <w:abstractNum w:abstractNumId="17">
    <w:nsid w:val="29E453EC"/>
    <w:multiLevelType w:val="hybridMultilevel"/>
    <w:tmpl w:val="7E26E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9">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1">
    <w:nsid w:val="39215900"/>
    <w:multiLevelType w:val="multilevel"/>
    <w:tmpl w:val="78A61140"/>
    <w:numStyleLink w:val="ListBullets"/>
  </w:abstractNum>
  <w:abstractNum w:abstractNumId="22">
    <w:nsid w:val="39A07BDB"/>
    <w:multiLevelType w:val="multilevel"/>
    <w:tmpl w:val="78A61140"/>
    <w:numStyleLink w:val="ListBullets"/>
  </w:abstractNum>
  <w:abstractNum w:abstractNumId="2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EFA4878"/>
    <w:multiLevelType w:val="multilevel"/>
    <w:tmpl w:val="7B2CD562"/>
    <w:numStyleLink w:val="ListNumbers"/>
  </w:abstractNum>
  <w:abstractNum w:abstractNumId="27">
    <w:nsid w:val="43926CBB"/>
    <w:multiLevelType w:val="multilevel"/>
    <w:tmpl w:val="78A61140"/>
    <w:numStyleLink w:val="ListBullets"/>
  </w:abstractNum>
  <w:abstractNum w:abstractNumId="28">
    <w:nsid w:val="49AD3A86"/>
    <w:multiLevelType w:val="multilevel"/>
    <w:tmpl w:val="7B2CD562"/>
    <w:numStyleLink w:val="ListNumbers"/>
  </w:abstractNum>
  <w:abstractNum w:abstractNumId="29">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609B6BEB"/>
    <w:multiLevelType w:val="hybridMultilevel"/>
    <w:tmpl w:val="19CAD0D4"/>
    <w:lvl w:ilvl="0" w:tplc="08090001">
      <w:start w:val="1"/>
      <w:numFmt w:val="bullet"/>
      <w:lvlText w:val=""/>
      <w:lvlJc w:val="left"/>
      <w:pPr>
        <w:tabs>
          <w:tab w:val="num" w:pos="700"/>
        </w:tabs>
        <w:ind w:left="700" w:hanging="360"/>
      </w:pPr>
      <w:rPr>
        <w:rFonts w:ascii="Symbol" w:hAnsi="Symbol" w:hint="default"/>
      </w:rPr>
    </w:lvl>
    <w:lvl w:ilvl="1" w:tplc="79A2BCE4">
      <w:numFmt w:val="bullet"/>
      <w:lvlText w:val="•"/>
      <w:lvlJc w:val="left"/>
      <w:pPr>
        <w:ind w:left="2140" w:hanging="720"/>
      </w:pPr>
      <w:rPr>
        <w:rFonts w:ascii="Arial" w:eastAsia="SimSun" w:hAnsi="Arial" w:cs="Arial" w:hint="default"/>
      </w:rPr>
    </w:lvl>
    <w:lvl w:ilvl="2" w:tplc="0809001B" w:tentative="1">
      <w:start w:val="1"/>
      <w:numFmt w:val="lowerRoman"/>
      <w:lvlText w:val="%3."/>
      <w:lvlJc w:val="right"/>
      <w:pPr>
        <w:tabs>
          <w:tab w:val="num" w:pos="2500"/>
        </w:tabs>
        <w:ind w:left="2500" w:hanging="180"/>
      </w:pPr>
      <w:rPr>
        <w:rFonts w:cs="Times New Roman"/>
      </w:rPr>
    </w:lvl>
    <w:lvl w:ilvl="3" w:tplc="0809000F" w:tentative="1">
      <w:start w:val="1"/>
      <w:numFmt w:val="decimal"/>
      <w:lvlText w:val="%4."/>
      <w:lvlJc w:val="left"/>
      <w:pPr>
        <w:tabs>
          <w:tab w:val="num" w:pos="3220"/>
        </w:tabs>
        <w:ind w:left="3220" w:hanging="360"/>
      </w:pPr>
      <w:rPr>
        <w:rFonts w:cs="Times New Roman"/>
      </w:rPr>
    </w:lvl>
    <w:lvl w:ilvl="4" w:tplc="08090019" w:tentative="1">
      <w:start w:val="1"/>
      <w:numFmt w:val="lowerLetter"/>
      <w:lvlText w:val="%5."/>
      <w:lvlJc w:val="left"/>
      <w:pPr>
        <w:tabs>
          <w:tab w:val="num" w:pos="3940"/>
        </w:tabs>
        <w:ind w:left="3940" w:hanging="360"/>
      </w:pPr>
      <w:rPr>
        <w:rFonts w:cs="Times New Roman"/>
      </w:rPr>
    </w:lvl>
    <w:lvl w:ilvl="5" w:tplc="0809001B" w:tentative="1">
      <w:start w:val="1"/>
      <w:numFmt w:val="lowerRoman"/>
      <w:lvlText w:val="%6."/>
      <w:lvlJc w:val="right"/>
      <w:pPr>
        <w:tabs>
          <w:tab w:val="num" w:pos="4660"/>
        </w:tabs>
        <w:ind w:left="4660" w:hanging="180"/>
      </w:pPr>
      <w:rPr>
        <w:rFonts w:cs="Times New Roman"/>
      </w:rPr>
    </w:lvl>
    <w:lvl w:ilvl="6" w:tplc="0809000F" w:tentative="1">
      <w:start w:val="1"/>
      <w:numFmt w:val="decimal"/>
      <w:lvlText w:val="%7."/>
      <w:lvlJc w:val="left"/>
      <w:pPr>
        <w:tabs>
          <w:tab w:val="num" w:pos="5380"/>
        </w:tabs>
        <w:ind w:left="5380" w:hanging="360"/>
      </w:pPr>
      <w:rPr>
        <w:rFonts w:cs="Times New Roman"/>
      </w:rPr>
    </w:lvl>
    <w:lvl w:ilvl="7" w:tplc="08090019" w:tentative="1">
      <w:start w:val="1"/>
      <w:numFmt w:val="lowerLetter"/>
      <w:lvlText w:val="%8."/>
      <w:lvlJc w:val="left"/>
      <w:pPr>
        <w:tabs>
          <w:tab w:val="num" w:pos="6100"/>
        </w:tabs>
        <w:ind w:left="6100" w:hanging="360"/>
      </w:pPr>
      <w:rPr>
        <w:rFonts w:cs="Times New Roman"/>
      </w:rPr>
    </w:lvl>
    <w:lvl w:ilvl="8" w:tplc="0809001B" w:tentative="1">
      <w:start w:val="1"/>
      <w:numFmt w:val="lowerRoman"/>
      <w:lvlText w:val="%9."/>
      <w:lvlJc w:val="right"/>
      <w:pPr>
        <w:tabs>
          <w:tab w:val="num" w:pos="6820"/>
        </w:tabs>
        <w:ind w:left="6820" w:hanging="180"/>
      </w:pPr>
      <w:rPr>
        <w:rFonts w:cs="Times New Roman"/>
      </w:rPr>
    </w:lvl>
  </w:abstractNum>
  <w:abstractNum w:abstractNumId="3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7">
    <w:nsid w:val="6B114678"/>
    <w:multiLevelType w:val="multilevel"/>
    <w:tmpl w:val="7B2CD562"/>
    <w:numStyleLink w:val="ListNumbers"/>
  </w:abstractNum>
  <w:abstractNum w:abstractNumId="38">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9"/>
  </w:num>
  <w:num w:numId="3">
    <w:abstractNumId w:val="6"/>
  </w:num>
  <w:num w:numId="4">
    <w:abstractNumId w:val="35"/>
  </w:num>
  <w:num w:numId="5">
    <w:abstractNumId w:val="33"/>
  </w:num>
  <w:num w:numId="6">
    <w:abstractNumId w:val="20"/>
  </w:num>
  <w:num w:numId="7">
    <w:abstractNumId w:val="13"/>
  </w:num>
  <w:num w:numId="8">
    <w:abstractNumId w:val="8"/>
  </w:num>
  <w:num w:numId="9">
    <w:abstractNumId w:val="9"/>
  </w:num>
  <w:num w:numId="10">
    <w:abstractNumId w:val="2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6"/>
  </w:num>
  <w:num w:numId="14">
    <w:abstractNumId w:val="24"/>
  </w:num>
  <w:num w:numId="15">
    <w:abstractNumId w:val="23"/>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5"/>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21"/>
  </w:num>
  <w:num w:numId="34">
    <w:abstractNumId w:val="18"/>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7"/>
  </w:num>
  <w:num w:numId="39">
    <w:abstractNumId w:val="11"/>
  </w:num>
  <w:num w:numId="40">
    <w:abstractNumId w:val="14"/>
  </w:num>
  <w:num w:numId="41">
    <w:abstractNumId w:val="22"/>
  </w:num>
  <w:num w:numId="42">
    <w:abstractNumId w:val="27"/>
  </w:num>
  <w:num w:numId="43">
    <w:abstractNumId w:val="12"/>
  </w:num>
  <w:num w:numId="44">
    <w:abstractNumId w:val="28"/>
  </w:num>
  <w:num w:numId="45">
    <w:abstractNumId w:val="26"/>
  </w:num>
  <w:num w:numId="46">
    <w:abstractNumId w:val="33"/>
  </w:num>
  <w:num w:numId="47">
    <w:abstractNumId w:val="30"/>
  </w:num>
  <w:num w:numId="48">
    <w:abstractNumId w:val="10"/>
  </w:num>
  <w:num w:numId="49">
    <w:abstractNumId w:val="34"/>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283"/>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164"/>
    <w:rsid w:val="0000091E"/>
    <w:rsid w:val="00002803"/>
    <w:rsid w:val="00002E89"/>
    <w:rsid w:val="0001024B"/>
    <w:rsid w:val="000254DE"/>
    <w:rsid w:val="0003298E"/>
    <w:rsid w:val="00041759"/>
    <w:rsid w:val="00046D01"/>
    <w:rsid w:val="00052FE2"/>
    <w:rsid w:val="000546BB"/>
    <w:rsid w:val="000713B1"/>
    <w:rsid w:val="00076BDF"/>
    <w:rsid w:val="000774DD"/>
    <w:rsid w:val="000804DB"/>
    <w:rsid w:val="000A0FB0"/>
    <w:rsid w:val="000B02F8"/>
    <w:rsid w:val="000C5356"/>
    <w:rsid w:val="000D20CB"/>
    <w:rsid w:val="000D4A20"/>
    <w:rsid w:val="000E2366"/>
    <w:rsid w:val="000E6BB7"/>
    <w:rsid w:val="000F34A6"/>
    <w:rsid w:val="000F3E71"/>
    <w:rsid w:val="000F6B8B"/>
    <w:rsid w:val="0010050B"/>
    <w:rsid w:val="001010C7"/>
    <w:rsid w:val="00104076"/>
    <w:rsid w:val="00104C5C"/>
    <w:rsid w:val="00135598"/>
    <w:rsid w:val="00141190"/>
    <w:rsid w:val="001455A2"/>
    <w:rsid w:val="00156BC6"/>
    <w:rsid w:val="00163998"/>
    <w:rsid w:val="00165872"/>
    <w:rsid w:val="0016595C"/>
    <w:rsid w:val="00176186"/>
    <w:rsid w:val="0018002B"/>
    <w:rsid w:val="001B1778"/>
    <w:rsid w:val="001C7AF5"/>
    <w:rsid w:val="001F08AC"/>
    <w:rsid w:val="001F2D3A"/>
    <w:rsid w:val="00201001"/>
    <w:rsid w:val="00202265"/>
    <w:rsid w:val="00207D34"/>
    <w:rsid w:val="002111D3"/>
    <w:rsid w:val="002200A1"/>
    <w:rsid w:val="00220DF5"/>
    <w:rsid w:val="0022220E"/>
    <w:rsid w:val="0022393C"/>
    <w:rsid w:val="0023227F"/>
    <w:rsid w:val="00243007"/>
    <w:rsid w:val="00243CE1"/>
    <w:rsid w:val="00251777"/>
    <w:rsid w:val="00254E4D"/>
    <w:rsid w:val="002638A1"/>
    <w:rsid w:val="002766F0"/>
    <w:rsid w:val="00283857"/>
    <w:rsid w:val="00285562"/>
    <w:rsid w:val="002859F6"/>
    <w:rsid w:val="002873C5"/>
    <w:rsid w:val="00294E91"/>
    <w:rsid w:val="00294F1F"/>
    <w:rsid w:val="002A7CAD"/>
    <w:rsid w:val="002D48A9"/>
    <w:rsid w:val="002D6A72"/>
    <w:rsid w:val="002E7F4D"/>
    <w:rsid w:val="002F7DBE"/>
    <w:rsid w:val="00314608"/>
    <w:rsid w:val="003155EA"/>
    <w:rsid w:val="00322610"/>
    <w:rsid w:val="00331905"/>
    <w:rsid w:val="0034268E"/>
    <w:rsid w:val="003549D3"/>
    <w:rsid w:val="00360ED9"/>
    <w:rsid w:val="00361471"/>
    <w:rsid w:val="003670E8"/>
    <w:rsid w:val="00373FBC"/>
    <w:rsid w:val="00376BF3"/>
    <w:rsid w:val="00381145"/>
    <w:rsid w:val="00383ADA"/>
    <w:rsid w:val="00384A73"/>
    <w:rsid w:val="00396906"/>
    <w:rsid w:val="00397B86"/>
    <w:rsid w:val="003A0DA5"/>
    <w:rsid w:val="003A1D3C"/>
    <w:rsid w:val="003A261C"/>
    <w:rsid w:val="003A3B36"/>
    <w:rsid w:val="003A7D25"/>
    <w:rsid w:val="003B164B"/>
    <w:rsid w:val="003B463C"/>
    <w:rsid w:val="003D0069"/>
    <w:rsid w:val="003D0CD1"/>
    <w:rsid w:val="003D4034"/>
    <w:rsid w:val="003E4579"/>
    <w:rsid w:val="003F4D31"/>
    <w:rsid w:val="003F746D"/>
    <w:rsid w:val="00406873"/>
    <w:rsid w:val="00414AF1"/>
    <w:rsid w:val="00417276"/>
    <w:rsid w:val="00427F8A"/>
    <w:rsid w:val="00432954"/>
    <w:rsid w:val="00440119"/>
    <w:rsid w:val="0044325C"/>
    <w:rsid w:val="00445F2B"/>
    <w:rsid w:val="00446214"/>
    <w:rsid w:val="00446532"/>
    <w:rsid w:val="00476E2B"/>
    <w:rsid w:val="00476E46"/>
    <w:rsid w:val="00477CD5"/>
    <w:rsid w:val="00481653"/>
    <w:rsid w:val="004851BB"/>
    <w:rsid w:val="004B1958"/>
    <w:rsid w:val="004B451A"/>
    <w:rsid w:val="004B7801"/>
    <w:rsid w:val="004C114A"/>
    <w:rsid w:val="004D5048"/>
    <w:rsid w:val="004F4891"/>
    <w:rsid w:val="00504394"/>
    <w:rsid w:val="00506D4C"/>
    <w:rsid w:val="00511DAC"/>
    <w:rsid w:val="00515A23"/>
    <w:rsid w:val="00521548"/>
    <w:rsid w:val="00525783"/>
    <w:rsid w:val="00542D36"/>
    <w:rsid w:val="00543D40"/>
    <w:rsid w:val="00551AB7"/>
    <w:rsid w:val="00553839"/>
    <w:rsid w:val="00554E35"/>
    <w:rsid w:val="005840AA"/>
    <w:rsid w:val="00584B29"/>
    <w:rsid w:val="00585714"/>
    <w:rsid w:val="00587B8F"/>
    <w:rsid w:val="005942AF"/>
    <w:rsid w:val="00595DAD"/>
    <w:rsid w:val="005A1013"/>
    <w:rsid w:val="005A1C7D"/>
    <w:rsid w:val="005A675F"/>
    <w:rsid w:val="005B0278"/>
    <w:rsid w:val="005E10AA"/>
    <w:rsid w:val="005E293E"/>
    <w:rsid w:val="005E6164"/>
    <w:rsid w:val="005E720C"/>
    <w:rsid w:val="00606293"/>
    <w:rsid w:val="00611B6E"/>
    <w:rsid w:val="006127E3"/>
    <w:rsid w:val="006212FB"/>
    <w:rsid w:val="0062768C"/>
    <w:rsid w:val="00640911"/>
    <w:rsid w:val="00642A24"/>
    <w:rsid w:val="00642D43"/>
    <w:rsid w:val="00653598"/>
    <w:rsid w:val="00657547"/>
    <w:rsid w:val="006618AE"/>
    <w:rsid w:val="00666EEC"/>
    <w:rsid w:val="006A01A9"/>
    <w:rsid w:val="006A3A08"/>
    <w:rsid w:val="006C3E00"/>
    <w:rsid w:val="006D67B8"/>
    <w:rsid w:val="006E00A2"/>
    <w:rsid w:val="006E03E2"/>
    <w:rsid w:val="006E1265"/>
    <w:rsid w:val="006E5FA5"/>
    <w:rsid w:val="00716EF0"/>
    <w:rsid w:val="007261E1"/>
    <w:rsid w:val="00726CF1"/>
    <w:rsid w:val="00733119"/>
    <w:rsid w:val="0075588E"/>
    <w:rsid w:val="0077182C"/>
    <w:rsid w:val="00794C22"/>
    <w:rsid w:val="00797566"/>
    <w:rsid w:val="007A4853"/>
    <w:rsid w:val="007B087A"/>
    <w:rsid w:val="007B31FE"/>
    <w:rsid w:val="007C2C0B"/>
    <w:rsid w:val="007C3769"/>
    <w:rsid w:val="007F1F34"/>
    <w:rsid w:val="0081009D"/>
    <w:rsid w:val="00811EAB"/>
    <w:rsid w:val="008130E2"/>
    <w:rsid w:val="00817A76"/>
    <w:rsid w:val="0082208E"/>
    <w:rsid w:val="00824D1D"/>
    <w:rsid w:val="00831655"/>
    <w:rsid w:val="008418DE"/>
    <w:rsid w:val="008503DD"/>
    <w:rsid w:val="00851B6A"/>
    <w:rsid w:val="00854B5B"/>
    <w:rsid w:val="00871A1B"/>
    <w:rsid w:val="00873AD5"/>
    <w:rsid w:val="00875B0B"/>
    <w:rsid w:val="00883C62"/>
    <w:rsid w:val="008B643F"/>
    <w:rsid w:val="008C1903"/>
    <w:rsid w:val="008C2C00"/>
    <w:rsid w:val="008C4F3B"/>
    <w:rsid w:val="00900DAE"/>
    <w:rsid w:val="0091226B"/>
    <w:rsid w:val="009130FE"/>
    <w:rsid w:val="009177CC"/>
    <w:rsid w:val="00925B3D"/>
    <w:rsid w:val="00944378"/>
    <w:rsid w:val="009527C9"/>
    <w:rsid w:val="009554C2"/>
    <w:rsid w:val="00955DF7"/>
    <w:rsid w:val="00960027"/>
    <w:rsid w:val="009801CF"/>
    <w:rsid w:val="00982C92"/>
    <w:rsid w:val="0098351C"/>
    <w:rsid w:val="009844F0"/>
    <w:rsid w:val="009853EA"/>
    <w:rsid w:val="00992775"/>
    <w:rsid w:val="009968FB"/>
    <w:rsid w:val="009A428C"/>
    <w:rsid w:val="009B248A"/>
    <w:rsid w:val="009C3B9D"/>
    <w:rsid w:val="009C4A1D"/>
    <w:rsid w:val="009D0B20"/>
    <w:rsid w:val="009D27CE"/>
    <w:rsid w:val="009E2799"/>
    <w:rsid w:val="00A01934"/>
    <w:rsid w:val="00A13256"/>
    <w:rsid w:val="00A16E13"/>
    <w:rsid w:val="00A315A9"/>
    <w:rsid w:val="00A32768"/>
    <w:rsid w:val="00A50E7A"/>
    <w:rsid w:val="00A51B87"/>
    <w:rsid w:val="00A53588"/>
    <w:rsid w:val="00A66939"/>
    <w:rsid w:val="00A70A21"/>
    <w:rsid w:val="00A75AC0"/>
    <w:rsid w:val="00A777F1"/>
    <w:rsid w:val="00A91734"/>
    <w:rsid w:val="00A95E1E"/>
    <w:rsid w:val="00A95FF2"/>
    <w:rsid w:val="00AA034E"/>
    <w:rsid w:val="00AA4C56"/>
    <w:rsid w:val="00AB0FAC"/>
    <w:rsid w:val="00AB695F"/>
    <w:rsid w:val="00AC2FCC"/>
    <w:rsid w:val="00AD22EA"/>
    <w:rsid w:val="00AD7636"/>
    <w:rsid w:val="00AE4A8B"/>
    <w:rsid w:val="00AF4B73"/>
    <w:rsid w:val="00AF4FB4"/>
    <w:rsid w:val="00B030C8"/>
    <w:rsid w:val="00B22FE8"/>
    <w:rsid w:val="00B31D88"/>
    <w:rsid w:val="00B6305A"/>
    <w:rsid w:val="00B65662"/>
    <w:rsid w:val="00B673FE"/>
    <w:rsid w:val="00B72944"/>
    <w:rsid w:val="00B75670"/>
    <w:rsid w:val="00B815A7"/>
    <w:rsid w:val="00B82FEE"/>
    <w:rsid w:val="00B8382B"/>
    <w:rsid w:val="00BA7BD4"/>
    <w:rsid w:val="00BB12B8"/>
    <w:rsid w:val="00BB5F46"/>
    <w:rsid w:val="00BC0319"/>
    <w:rsid w:val="00BD7276"/>
    <w:rsid w:val="00C13782"/>
    <w:rsid w:val="00C21179"/>
    <w:rsid w:val="00C213B4"/>
    <w:rsid w:val="00C25E2B"/>
    <w:rsid w:val="00C30152"/>
    <w:rsid w:val="00C3305E"/>
    <w:rsid w:val="00C455AF"/>
    <w:rsid w:val="00C6177A"/>
    <w:rsid w:val="00C73250"/>
    <w:rsid w:val="00C82208"/>
    <w:rsid w:val="00C83C23"/>
    <w:rsid w:val="00C93769"/>
    <w:rsid w:val="00CA563E"/>
    <w:rsid w:val="00CB219E"/>
    <w:rsid w:val="00CB4912"/>
    <w:rsid w:val="00CB72AA"/>
    <w:rsid w:val="00CC061F"/>
    <w:rsid w:val="00CD2704"/>
    <w:rsid w:val="00CE1C2A"/>
    <w:rsid w:val="00CE4204"/>
    <w:rsid w:val="00CF7A51"/>
    <w:rsid w:val="00D00963"/>
    <w:rsid w:val="00D10014"/>
    <w:rsid w:val="00D12A2B"/>
    <w:rsid w:val="00D31A7E"/>
    <w:rsid w:val="00D32793"/>
    <w:rsid w:val="00D34853"/>
    <w:rsid w:val="00D406CB"/>
    <w:rsid w:val="00D430E2"/>
    <w:rsid w:val="00D55883"/>
    <w:rsid w:val="00D64A0E"/>
    <w:rsid w:val="00D67E13"/>
    <w:rsid w:val="00D7048E"/>
    <w:rsid w:val="00D74680"/>
    <w:rsid w:val="00D75061"/>
    <w:rsid w:val="00D77C8B"/>
    <w:rsid w:val="00D812D6"/>
    <w:rsid w:val="00D84468"/>
    <w:rsid w:val="00DA7467"/>
    <w:rsid w:val="00DB1017"/>
    <w:rsid w:val="00DC5B89"/>
    <w:rsid w:val="00DD490F"/>
    <w:rsid w:val="00DE1719"/>
    <w:rsid w:val="00DF6CBC"/>
    <w:rsid w:val="00E14ABA"/>
    <w:rsid w:val="00E21141"/>
    <w:rsid w:val="00E34134"/>
    <w:rsid w:val="00E34AA8"/>
    <w:rsid w:val="00E354C4"/>
    <w:rsid w:val="00E36118"/>
    <w:rsid w:val="00E376E1"/>
    <w:rsid w:val="00E5129B"/>
    <w:rsid w:val="00E57461"/>
    <w:rsid w:val="00E639BF"/>
    <w:rsid w:val="00E72D86"/>
    <w:rsid w:val="00E7347D"/>
    <w:rsid w:val="00E7772A"/>
    <w:rsid w:val="00E77B57"/>
    <w:rsid w:val="00E82E8F"/>
    <w:rsid w:val="00E94858"/>
    <w:rsid w:val="00EA332A"/>
    <w:rsid w:val="00EB65DB"/>
    <w:rsid w:val="00EC1C5A"/>
    <w:rsid w:val="00ED0002"/>
    <w:rsid w:val="00ED78DD"/>
    <w:rsid w:val="00EE6C6A"/>
    <w:rsid w:val="00EF6A86"/>
    <w:rsid w:val="00F046D7"/>
    <w:rsid w:val="00F14715"/>
    <w:rsid w:val="00F15BEE"/>
    <w:rsid w:val="00F222C3"/>
    <w:rsid w:val="00F30187"/>
    <w:rsid w:val="00F308D9"/>
    <w:rsid w:val="00F33D50"/>
    <w:rsid w:val="00F36B0A"/>
    <w:rsid w:val="00F37BDB"/>
    <w:rsid w:val="00F63C58"/>
    <w:rsid w:val="00F81013"/>
    <w:rsid w:val="00F8395D"/>
    <w:rsid w:val="00F86362"/>
    <w:rsid w:val="00FA098D"/>
    <w:rsid w:val="00FB18EF"/>
    <w:rsid w:val="00FB768E"/>
    <w:rsid w:val="00FD482E"/>
    <w:rsid w:val="00FD5E5D"/>
    <w:rsid w:val="00FD6383"/>
    <w:rsid w:val="00FD64D8"/>
    <w:rsid w:val="00FE531D"/>
    <w:rsid w:val="00FE57A8"/>
    <w:rsid w:val="00FF27A0"/>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499B9"/>
  <w15:docId w15:val="{CEC50A16-6730-440F-BEBD-4245841D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character" w:styleId="CommentReference">
    <w:name w:val="annotation reference"/>
    <w:basedOn w:val="DefaultParagraphFont"/>
    <w:uiPriority w:val="99"/>
    <w:semiHidden/>
    <w:unhideWhenUsed/>
    <w:rsid w:val="00251777"/>
    <w:rPr>
      <w:sz w:val="16"/>
      <w:szCs w:val="16"/>
    </w:rPr>
  </w:style>
  <w:style w:type="paragraph" w:styleId="CommentText">
    <w:name w:val="annotation text"/>
    <w:basedOn w:val="Normal"/>
    <w:link w:val="CommentTextChar"/>
    <w:uiPriority w:val="99"/>
    <w:semiHidden/>
    <w:unhideWhenUsed/>
    <w:rsid w:val="00251777"/>
    <w:rPr>
      <w:sz w:val="20"/>
      <w:szCs w:val="25"/>
    </w:rPr>
  </w:style>
  <w:style w:type="character" w:customStyle="1" w:styleId="CommentTextChar">
    <w:name w:val="Comment Text Char"/>
    <w:basedOn w:val="DefaultParagraphFont"/>
    <w:link w:val="CommentText"/>
    <w:uiPriority w:val="99"/>
    <w:semiHidden/>
    <w:rsid w:val="00251777"/>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51777"/>
    <w:rPr>
      <w:b/>
      <w:bCs/>
    </w:rPr>
  </w:style>
  <w:style w:type="character" w:customStyle="1" w:styleId="CommentSubjectChar">
    <w:name w:val="Comment Subject Char"/>
    <w:basedOn w:val="CommentTextChar"/>
    <w:link w:val="CommentSubject"/>
    <w:uiPriority w:val="99"/>
    <w:semiHidden/>
    <w:rsid w:val="00251777"/>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952751">
      <w:bodyDiv w:val="1"/>
      <w:marLeft w:val="0"/>
      <w:marRight w:val="0"/>
      <w:marTop w:val="0"/>
      <w:marBottom w:val="0"/>
      <w:divBdr>
        <w:top w:val="none" w:sz="0" w:space="0" w:color="auto"/>
        <w:left w:val="none" w:sz="0" w:space="0" w:color="auto"/>
        <w:bottom w:val="none" w:sz="0" w:space="0" w:color="auto"/>
        <w:right w:val="none" w:sz="0" w:space="0" w:color="auto"/>
      </w:divBdr>
    </w:div>
    <w:div w:id="763501289">
      <w:bodyDiv w:val="1"/>
      <w:marLeft w:val="0"/>
      <w:marRight w:val="0"/>
      <w:marTop w:val="0"/>
      <w:marBottom w:val="0"/>
      <w:divBdr>
        <w:top w:val="none" w:sz="0" w:space="0" w:color="auto"/>
        <w:left w:val="none" w:sz="0" w:space="0" w:color="auto"/>
        <w:bottom w:val="none" w:sz="0" w:space="0" w:color="auto"/>
        <w:right w:val="none" w:sz="0" w:space="0" w:color="auto"/>
      </w:divBdr>
    </w:div>
    <w:div w:id="835919173">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witney\Desktop\Liaison%20Statement%20Template%20with%20editable%20field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92276CEA95A4D839B53F1B8D3CD745F"/>
        <w:category>
          <w:name w:val="General"/>
          <w:gallery w:val="placeholder"/>
        </w:category>
        <w:types>
          <w:type w:val="bbPlcHdr"/>
        </w:types>
        <w:behaviors>
          <w:behavior w:val="content"/>
        </w:behaviors>
        <w:guid w:val="{F8E01524-D7C7-4309-A610-8601C48E439C}"/>
      </w:docPartPr>
      <w:docPartBody>
        <w:p w:rsidR="008C0853" w:rsidRDefault="00E42BA6">
          <w:pPr>
            <w:pStyle w:val="092276CEA95A4D839B53F1B8D3CD745F"/>
          </w:pPr>
          <w:r w:rsidRPr="00EA0CA5">
            <w:rPr>
              <w:rStyle w:val="PlaceholderText"/>
            </w:rPr>
            <w:t>[Document Title]</w:t>
          </w:r>
        </w:p>
      </w:docPartBody>
    </w:docPart>
    <w:docPart>
      <w:docPartPr>
        <w:name w:val="34D2FB5114DF4BB9922EAC91FA2DF230"/>
        <w:category>
          <w:name w:val="General"/>
          <w:gallery w:val="placeholder"/>
        </w:category>
        <w:types>
          <w:type w:val="bbPlcHdr"/>
        </w:types>
        <w:behaviors>
          <w:behavior w:val="content"/>
        </w:behaviors>
        <w:guid w:val="{0DA1ACB6-141B-41D7-9258-0962CBDA269E}"/>
      </w:docPartPr>
      <w:docPartBody>
        <w:p w:rsidR="008C0853" w:rsidRDefault="00E42BA6">
          <w:pPr>
            <w:pStyle w:val="34D2FB5114DF4BB9922EAC91FA2DF230"/>
          </w:pPr>
          <w:r w:rsidRPr="00EA0CA5">
            <w:rPr>
              <w:rStyle w:val="PlaceholderText"/>
            </w:rPr>
            <w:t>[Security Classification]</w:t>
          </w:r>
        </w:p>
      </w:docPartBody>
    </w:docPart>
    <w:docPart>
      <w:docPartPr>
        <w:name w:val="BA36BE2A752B49E19D33F3639EFE4B61"/>
        <w:category>
          <w:name w:val="General"/>
          <w:gallery w:val="placeholder"/>
        </w:category>
        <w:types>
          <w:type w:val="bbPlcHdr"/>
        </w:types>
        <w:behaviors>
          <w:behavior w:val="content"/>
        </w:behaviors>
        <w:guid w:val="{E71C4F0D-7A90-4D5F-9E40-1F208D9A4A46}"/>
      </w:docPartPr>
      <w:docPartBody>
        <w:p w:rsidR="008C0853" w:rsidRDefault="00E42BA6">
          <w:pPr>
            <w:pStyle w:val="BA36BE2A752B49E19D33F3639EFE4B61"/>
          </w:pPr>
          <w:r w:rsidRPr="00632FD7">
            <w:rPr>
              <w:rStyle w:val="PlaceholderText"/>
            </w:rPr>
            <w:t>[Meeting Name and Number Text]</w:t>
          </w:r>
        </w:p>
      </w:docPartBody>
    </w:docPart>
    <w:docPart>
      <w:docPartPr>
        <w:name w:val="FB32BD51B3DC476785665A081A6351CF"/>
        <w:category>
          <w:name w:val="General"/>
          <w:gallery w:val="placeholder"/>
        </w:category>
        <w:types>
          <w:type w:val="bbPlcHdr"/>
        </w:types>
        <w:behaviors>
          <w:behavior w:val="content"/>
        </w:behaviors>
        <w:guid w:val="{6F84C7CB-B2B7-42BE-B04E-80FF5F0D2D56}"/>
      </w:docPartPr>
      <w:docPartBody>
        <w:p w:rsidR="008C0853" w:rsidRDefault="00E42BA6">
          <w:pPr>
            <w:pStyle w:val="FB32BD51B3DC476785665A081A6351CF"/>
          </w:pPr>
          <w:r w:rsidRPr="00EA0CA5">
            <w:rPr>
              <w:rStyle w:val="PlaceholderText"/>
            </w:rPr>
            <w:t>[Meeting Date]</w:t>
          </w:r>
        </w:p>
      </w:docPartBody>
    </w:docPart>
    <w:docPart>
      <w:docPartPr>
        <w:name w:val="9B211BF502CB4979A784E1CFFB932B78"/>
        <w:category>
          <w:name w:val="General"/>
          <w:gallery w:val="placeholder"/>
        </w:category>
        <w:types>
          <w:type w:val="bbPlcHdr"/>
        </w:types>
        <w:behaviors>
          <w:behavior w:val="content"/>
        </w:behaviors>
        <w:guid w:val="{F5FF01F6-62A5-49E6-89AA-0B177958AF82}"/>
      </w:docPartPr>
      <w:docPartBody>
        <w:p w:rsidR="008C0853" w:rsidRDefault="00E42BA6">
          <w:pPr>
            <w:pStyle w:val="9B211BF502CB4979A784E1CFFB932B78"/>
          </w:pPr>
          <w:r w:rsidRPr="00EA0CA5">
            <w:rPr>
              <w:rStyle w:val="PlaceholderText"/>
            </w:rPr>
            <w:t>[Meeting Location]</w:t>
          </w:r>
        </w:p>
      </w:docPartBody>
    </w:docPart>
    <w:docPart>
      <w:docPartPr>
        <w:name w:val="B90616E175E94D9F99245A22A46E7E09"/>
        <w:category>
          <w:name w:val="General"/>
          <w:gallery w:val="placeholder"/>
        </w:category>
        <w:types>
          <w:type w:val="bbPlcHdr"/>
        </w:types>
        <w:behaviors>
          <w:behavior w:val="content"/>
        </w:behaviors>
        <w:guid w:val="{9B0A4C56-718C-46CC-A1EF-0D012783276A}"/>
      </w:docPartPr>
      <w:docPartBody>
        <w:p w:rsidR="008C0853" w:rsidRDefault="00E42BA6">
          <w:pPr>
            <w:pStyle w:val="B90616E175E94D9F99245A22A46E7E09"/>
          </w:pPr>
          <w:r w:rsidRPr="00EA0CA5">
            <w:rPr>
              <w:rStyle w:val="PlaceholderText"/>
            </w:rPr>
            <w:t>[LS Number]</w:t>
          </w:r>
        </w:p>
      </w:docPartBody>
    </w:docPart>
    <w:docPart>
      <w:docPartPr>
        <w:name w:val="A50CA56843A847FA8C47EA777AF9333E"/>
        <w:category>
          <w:name w:val="General"/>
          <w:gallery w:val="placeholder"/>
        </w:category>
        <w:types>
          <w:type w:val="bbPlcHdr"/>
        </w:types>
        <w:behaviors>
          <w:behavior w:val="content"/>
        </w:behaviors>
        <w:guid w:val="{A3D38014-18AB-40A9-9A8E-604114B4EA9A}"/>
      </w:docPartPr>
      <w:docPartBody>
        <w:p w:rsidR="008C0853" w:rsidRDefault="00E42BA6">
          <w:pPr>
            <w:pStyle w:val="A50CA56843A847FA8C47EA777AF9333E"/>
          </w:pPr>
          <w:r w:rsidRPr="00EA0CA5">
            <w:rPr>
              <w:rStyle w:val="PlaceholderText"/>
            </w:rPr>
            <w:t>[Document Creation Date]</w:t>
          </w:r>
        </w:p>
      </w:docPartBody>
    </w:docPart>
    <w:docPart>
      <w:docPartPr>
        <w:name w:val="710A692428064A938B70C796E79E709E"/>
        <w:category>
          <w:name w:val="General"/>
          <w:gallery w:val="placeholder"/>
        </w:category>
        <w:types>
          <w:type w:val="bbPlcHdr"/>
        </w:types>
        <w:behaviors>
          <w:behavior w:val="content"/>
        </w:behaviors>
        <w:guid w:val="{4BC75310-01B4-4034-B509-B194AC312A85}"/>
      </w:docPartPr>
      <w:docPartBody>
        <w:p w:rsidR="008C0853" w:rsidRDefault="00E42BA6">
          <w:pPr>
            <w:pStyle w:val="710A692428064A938B70C796E79E709E"/>
          </w:pPr>
          <w:r w:rsidRPr="00EA0CA5">
            <w:rPr>
              <w:rStyle w:val="PlaceholderText"/>
            </w:rPr>
            <w:t>[Document Owner]</w:t>
          </w:r>
        </w:p>
      </w:docPartBody>
    </w:docPart>
    <w:docPart>
      <w:docPartPr>
        <w:name w:val="81D4FF0B9EEB4E8BBD45590004D21A40"/>
        <w:category>
          <w:name w:val="General"/>
          <w:gallery w:val="placeholder"/>
        </w:category>
        <w:types>
          <w:type w:val="bbPlcHdr"/>
        </w:types>
        <w:behaviors>
          <w:behavior w:val="content"/>
        </w:behaviors>
        <w:guid w:val="{C117104C-A64F-4825-9963-0BB25A66C036}"/>
      </w:docPartPr>
      <w:docPartBody>
        <w:p w:rsidR="008C0853" w:rsidRDefault="00E42BA6">
          <w:pPr>
            <w:pStyle w:val="81D4FF0B9EEB4E8BBD45590004D21A40"/>
          </w:pPr>
          <w:r w:rsidRPr="00EA0CA5">
            <w:rPr>
              <w:rStyle w:val="PlaceholderText"/>
            </w:rPr>
            <w:t>[Owning Group]</w:t>
          </w:r>
        </w:p>
      </w:docPartBody>
    </w:docPart>
    <w:docPart>
      <w:docPartPr>
        <w:name w:val="43DB94073AB448E4A52621B574E5EFE8"/>
        <w:category>
          <w:name w:val="General"/>
          <w:gallery w:val="placeholder"/>
        </w:category>
        <w:types>
          <w:type w:val="bbPlcHdr"/>
        </w:types>
        <w:behaviors>
          <w:behavior w:val="content"/>
        </w:behaviors>
        <w:guid w:val="{08F77721-C583-4D0A-BDD6-E30E0BE90542}"/>
      </w:docPartPr>
      <w:docPartBody>
        <w:p w:rsidR="008C0853" w:rsidRDefault="00E42BA6">
          <w:pPr>
            <w:pStyle w:val="43DB94073AB448E4A52621B574E5EFE8"/>
          </w:pPr>
          <w:r w:rsidRPr="0069277E">
            <w:rPr>
              <w:rStyle w:val="PlaceholderText"/>
            </w:rPr>
            <w:t>[Target Response Date]</w:t>
          </w:r>
        </w:p>
      </w:docPartBody>
    </w:docPart>
    <w:docPart>
      <w:docPartPr>
        <w:name w:val="2307BDEE39CB40FB945F5D908C444EA1"/>
        <w:category>
          <w:name w:val="General"/>
          <w:gallery w:val="placeholder"/>
        </w:category>
        <w:types>
          <w:type w:val="bbPlcHdr"/>
        </w:types>
        <w:behaviors>
          <w:behavior w:val="content"/>
        </w:behaviors>
        <w:guid w:val="{2E675356-83A3-4B47-9384-1FF0D8C506BB}"/>
      </w:docPartPr>
      <w:docPartBody>
        <w:p w:rsidR="008C0853" w:rsidRDefault="00E42BA6">
          <w:pPr>
            <w:pStyle w:val="2307BDEE39CB40FB945F5D908C444EA1"/>
          </w:pPr>
          <w:r w:rsidRPr="00EA0CA5">
            <w:rPr>
              <w:rStyle w:val="PlaceholderText"/>
            </w:rPr>
            <w:t>[LS Contact Name]</w:t>
          </w:r>
        </w:p>
      </w:docPartBody>
    </w:docPart>
    <w:docPart>
      <w:docPartPr>
        <w:name w:val="5FF745B712FC4E63B22D973AE9A3E3CB"/>
        <w:category>
          <w:name w:val="General"/>
          <w:gallery w:val="placeholder"/>
        </w:category>
        <w:types>
          <w:type w:val="bbPlcHdr"/>
        </w:types>
        <w:behaviors>
          <w:behavior w:val="content"/>
        </w:behaviors>
        <w:guid w:val="{B7E425F6-B6D3-4AAA-B682-B35C9084C083}"/>
      </w:docPartPr>
      <w:docPartBody>
        <w:p w:rsidR="008C0853" w:rsidRDefault="00E42BA6">
          <w:pPr>
            <w:pStyle w:val="5FF745B712FC4E63B22D973AE9A3E3CB"/>
          </w:pPr>
          <w:r w:rsidRPr="00EA0CA5">
            <w:rPr>
              <w:rStyle w:val="PlaceholderText"/>
            </w:rPr>
            <w:t>[Internal Recipients Text]</w:t>
          </w:r>
        </w:p>
      </w:docPartBody>
    </w:docPart>
    <w:docPart>
      <w:docPartPr>
        <w:name w:val="C24D01AEAD8E43B4A9FBCBA81FB9C4EE"/>
        <w:category>
          <w:name w:val="General"/>
          <w:gallery w:val="placeholder"/>
        </w:category>
        <w:types>
          <w:type w:val="bbPlcHdr"/>
        </w:types>
        <w:behaviors>
          <w:behavior w:val="content"/>
        </w:behaviors>
        <w:guid w:val="{B4EC89F0-CA5D-4A40-A278-7C313CC96054}"/>
      </w:docPartPr>
      <w:docPartBody>
        <w:p w:rsidR="008C0853" w:rsidRDefault="00E42BA6">
          <w:pPr>
            <w:pStyle w:val="C24D01AEAD8E43B4A9FBCBA81FB9C4EE"/>
          </w:pPr>
          <w:r w:rsidRPr="00EA0CA5">
            <w:rPr>
              <w:rStyle w:val="PlaceholderText"/>
            </w:rPr>
            <w:t>[External Recipients Infomation]</w:t>
          </w:r>
        </w:p>
      </w:docPartBody>
    </w:docPart>
    <w:docPart>
      <w:docPartPr>
        <w:name w:val="3D4256EEE5454A4796D421C21E9FDC5D"/>
        <w:category>
          <w:name w:val="General"/>
          <w:gallery w:val="placeholder"/>
        </w:category>
        <w:types>
          <w:type w:val="bbPlcHdr"/>
        </w:types>
        <w:behaviors>
          <w:behavior w:val="content"/>
        </w:behaviors>
        <w:guid w:val="{4BD78426-4DED-4384-BCB7-1F6CC6F03ED8}"/>
      </w:docPartPr>
      <w:docPartBody>
        <w:p w:rsidR="008C0853" w:rsidRDefault="00E42BA6">
          <w:pPr>
            <w:pStyle w:val="3D4256EEE5454A4796D421C21E9FDC5D"/>
          </w:pPr>
          <w:r w:rsidRPr="009B5305">
            <w:rPr>
              <w:rStyle w:val="PlaceholderText"/>
            </w:rPr>
            <w:t>[Meeting Document Number]</w:t>
          </w:r>
        </w:p>
      </w:docPartBody>
    </w:docPart>
    <w:docPart>
      <w:docPartPr>
        <w:name w:val="8EDED028B25043A6BE93C8D80B0F6CDC"/>
        <w:category>
          <w:name w:val="General"/>
          <w:gallery w:val="placeholder"/>
        </w:category>
        <w:types>
          <w:type w:val="bbPlcHdr"/>
        </w:types>
        <w:behaviors>
          <w:behavior w:val="content"/>
        </w:behaviors>
        <w:guid w:val="{0FC8ED77-B1D5-4663-9102-EDCD86A65447}"/>
      </w:docPartPr>
      <w:docPartBody>
        <w:p w:rsidR="008C0853" w:rsidRDefault="00E42BA6">
          <w:pPr>
            <w:pStyle w:val="8EDED028B25043A6BE93C8D80B0F6CDC"/>
          </w:pPr>
          <w:r w:rsidRPr="00EA0CA5">
            <w:rPr>
              <w:rStyle w:val="PlaceholderText"/>
            </w:rPr>
            <w:t>[LS Number]</w:t>
          </w:r>
        </w:p>
      </w:docPartBody>
    </w:docPart>
    <w:docPart>
      <w:docPartPr>
        <w:name w:val="9B0BEADCE0EF4EC7876253B250E73832"/>
        <w:category>
          <w:name w:val="General"/>
          <w:gallery w:val="placeholder"/>
        </w:category>
        <w:types>
          <w:type w:val="bbPlcHdr"/>
        </w:types>
        <w:behaviors>
          <w:behavior w:val="content"/>
        </w:behaviors>
        <w:guid w:val="{E5A65163-FC85-4706-9EA2-03933AD7B176}"/>
      </w:docPartPr>
      <w:docPartBody>
        <w:p w:rsidR="008C0853" w:rsidRDefault="00E42BA6">
          <w:pPr>
            <w:pStyle w:val="9B0BEADCE0EF4EC7876253B250E73832"/>
          </w:pPr>
          <w:r w:rsidRPr="00EA0CA5">
            <w:rPr>
              <w:rStyle w:val="PlaceholderText"/>
            </w:rPr>
            <w:t>[Document Title]</w:t>
          </w:r>
        </w:p>
      </w:docPartBody>
    </w:docPart>
    <w:docPart>
      <w:docPartPr>
        <w:name w:val="175FC4E85A2D4666A9A90B70DC603BA1"/>
        <w:category>
          <w:name w:val="General"/>
          <w:gallery w:val="placeholder"/>
        </w:category>
        <w:types>
          <w:type w:val="bbPlcHdr"/>
        </w:types>
        <w:behaviors>
          <w:behavior w:val="content"/>
        </w:behaviors>
        <w:guid w:val="{20CD0D22-5450-4301-AD9A-6C0C805D6C3E}"/>
      </w:docPartPr>
      <w:docPartBody>
        <w:p w:rsidR="008C0853" w:rsidRDefault="00E42BA6">
          <w:pPr>
            <w:pStyle w:val="175FC4E85A2D4666A9A90B70DC603BA1"/>
          </w:pPr>
          <w:r w:rsidRPr="00EA0CA5">
            <w:rPr>
              <w:rStyle w:val="PlaceholderText"/>
            </w:rPr>
            <w:t>[Meeting Name and Number Text]</w:t>
          </w:r>
        </w:p>
      </w:docPartBody>
    </w:docPart>
    <w:docPart>
      <w:docPartPr>
        <w:name w:val="8801B5F1BC9D412686F6847E3C4FB176"/>
        <w:category>
          <w:name w:val="General"/>
          <w:gallery w:val="placeholder"/>
        </w:category>
        <w:types>
          <w:type w:val="bbPlcHdr"/>
        </w:types>
        <w:behaviors>
          <w:behavior w:val="content"/>
        </w:behaviors>
        <w:guid w:val="{B7A34EAF-45BF-4DA3-9B6F-6253329EE0F7}"/>
      </w:docPartPr>
      <w:docPartBody>
        <w:p w:rsidR="008C0853" w:rsidRDefault="00E42BA6">
          <w:pPr>
            <w:pStyle w:val="8801B5F1BC9D412686F6847E3C4FB176"/>
          </w:pPr>
          <w:r w:rsidRPr="00EA0CA5">
            <w:rPr>
              <w:rStyle w:val="PlaceholderText"/>
            </w:rPr>
            <w:t>[Meeting Date]</w:t>
          </w:r>
        </w:p>
      </w:docPartBody>
    </w:docPart>
    <w:docPart>
      <w:docPartPr>
        <w:name w:val="81E40501C9794E89A5BC7FE22DBBBA7E"/>
        <w:category>
          <w:name w:val="General"/>
          <w:gallery w:val="placeholder"/>
        </w:category>
        <w:types>
          <w:type w:val="bbPlcHdr"/>
        </w:types>
        <w:behaviors>
          <w:behavior w:val="content"/>
        </w:behaviors>
        <w:guid w:val="{D31D73C8-242E-4927-B5D8-E6B1A1F6EE17}"/>
      </w:docPartPr>
      <w:docPartBody>
        <w:p w:rsidR="008C0853" w:rsidRDefault="00E42BA6">
          <w:pPr>
            <w:pStyle w:val="81E40501C9794E89A5BC7FE22DBBBA7E"/>
          </w:pPr>
          <w:r w:rsidRPr="00EA0CA5">
            <w:rPr>
              <w:rStyle w:val="PlaceholderText"/>
            </w:rPr>
            <w:t>[Meeting Location]</w:t>
          </w:r>
        </w:p>
      </w:docPartBody>
    </w:docPart>
    <w:docPart>
      <w:docPartPr>
        <w:name w:val="3A865EC6C6F84ECE9D4DD484DD44FD5D"/>
        <w:category>
          <w:name w:val="General"/>
          <w:gallery w:val="placeholder"/>
        </w:category>
        <w:types>
          <w:type w:val="bbPlcHdr"/>
        </w:types>
        <w:behaviors>
          <w:behavior w:val="content"/>
        </w:behaviors>
        <w:guid w:val="{B3876E33-C4C9-4F11-8756-65474312EBEE}"/>
      </w:docPartPr>
      <w:docPartBody>
        <w:p w:rsidR="008C0853" w:rsidRDefault="00E42BA6">
          <w:pPr>
            <w:pStyle w:val="3A865EC6C6F84ECE9D4DD484DD44FD5D"/>
          </w:pPr>
          <w:r w:rsidRPr="00EA0CA5">
            <w:rPr>
              <w:rStyle w:val="PlaceholderText"/>
            </w:rPr>
            <w:t>[Document Owner]</w:t>
          </w:r>
        </w:p>
      </w:docPartBody>
    </w:docPart>
    <w:docPart>
      <w:docPartPr>
        <w:name w:val="30D737BCDCB84B149728641753C4505F"/>
        <w:category>
          <w:name w:val="General"/>
          <w:gallery w:val="placeholder"/>
        </w:category>
        <w:types>
          <w:type w:val="bbPlcHdr"/>
        </w:types>
        <w:behaviors>
          <w:behavior w:val="content"/>
        </w:behaviors>
        <w:guid w:val="{D56F6F3B-F121-480A-9E53-03C944D39B69}"/>
      </w:docPartPr>
      <w:docPartBody>
        <w:p w:rsidR="008C0853" w:rsidRDefault="00E42BA6">
          <w:pPr>
            <w:pStyle w:val="30D737BCDCB84B149728641753C4505F"/>
          </w:pPr>
          <w:r w:rsidRPr="00EA0CA5">
            <w:rPr>
              <w:rStyle w:val="PlaceholderText"/>
            </w:rPr>
            <w:t>[List of contributors]</w:t>
          </w:r>
        </w:p>
      </w:docPartBody>
    </w:docPart>
    <w:docPart>
      <w:docPartPr>
        <w:name w:val="5B20D9DA7B524387A415B4AADC26D69F"/>
        <w:category>
          <w:name w:val="General"/>
          <w:gallery w:val="placeholder"/>
        </w:category>
        <w:types>
          <w:type w:val="bbPlcHdr"/>
        </w:types>
        <w:behaviors>
          <w:behavior w:val="content"/>
        </w:behaviors>
        <w:guid w:val="{E6DCCE6A-5A85-42FC-992F-23EA5C410E7A}"/>
      </w:docPartPr>
      <w:docPartBody>
        <w:p w:rsidR="008C0853" w:rsidRDefault="00E42BA6">
          <w:pPr>
            <w:pStyle w:val="5B20D9DA7B524387A415B4AADC26D69F"/>
          </w:pPr>
          <w:r w:rsidRPr="00EA0CA5">
            <w:rPr>
              <w:rStyle w:val="PlaceholderText"/>
            </w:rPr>
            <w:t>[Document Creation Date]</w:t>
          </w:r>
        </w:p>
      </w:docPartBody>
    </w:docPart>
    <w:docPart>
      <w:docPartPr>
        <w:name w:val="CB9672F4DA394027BCB4E26C4CAEAE5C"/>
        <w:category>
          <w:name w:val="General"/>
          <w:gallery w:val="placeholder"/>
        </w:category>
        <w:types>
          <w:type w:val="bbPlcHdr"/>
        </w:types>
        <w:behaviors>
          <w:behavior w:val="content"/>
        </w:behaviors>
        <w:guid w:val="{9B0D1812-94B2-4D3E-B19B-EA99090B9888}"/>
      </w:docPartPr>
      <w:docPartBody>
        <w:p w:rsidR="008C0853" w:rsidRDefault="00E42BA6">
          <w:pPr>
            <w:pStyle w:val="CB9672F4DA394027BCB4E26C4CAEAE5C"/>
          </w:pPr>
          <w:r w:rsidRPr="00EA0CA5">
            <w:rPr>
              <w:rStyle w:val="PlaceholderText"/>
            </w:rPr>
            <w:t>[This document is for]</w:t>
          </w:r>
        </w:p>
      </w:docPartBody>
    </w:docPart>
    <w:docPart>
      <w:docPartPr>
        <w:name w:val="797F4E49705B4145B9AA7932126D89A8"/>
        <w:category>
          <w:name w:val="General"/>
          <w:gallery w:val="placeholder"/>
        </w:category>
        <w:types>
          <w:type w:val="bbPlcHdr"/>
        </w:types>
        <w:behaviors>
          <w:behavior w:val="content"/>
        </w:behaviors>
        <w:guid w:val="{F303A715-ABEF-4593-B5E8-6D05DA6454D2}"/>
      </w:docPartPr>
      <w:docPartBody>
        <w:p w:rsidR="008C0853" w:rsidRDefault="00E42BA6">
          <w:pPr>
            <w:pStyle w:val="797F4E49705B4145B9AA7932126D89A8"/>
          </w:pPr>
          <w:r w:rsidRPr="00DC0520">
            <w:rPr>
              <w:rStyle w:val="PlaceholderText"/>
            </w:rPr>
            <w:t>[Security Classification]</w:t>
          </w:r>
        </w:p>
      </w:docPartBody>
    </w:docPart>
    <w:docPart>
      <w:docPartPr>
        <w:name w:val="AC16CC135B124602BBAD8092E9C5FF4A"/>
        <w:category>
          <w:name w:val="General"/>
          <w:gallery w:val="placeholder"/>
        </w:category>
        <w:types>
          <w:type w:val="bbPlcHdr"/>
        </w:types>
        <w:behaviors>
          <w:behavior w:val="content"/>
        </w:behaviors>
        <w:guid w:val="{27F0DD96-91D4-4B31-BFE2-1709AF336D0E}"/>
      </w:docPartPr>
      <w:docPartBody>
        <w:p w:rsidR="008C0853" w:rsidRDefault="00E42BA6">
          <w:pPr>
            <w:pStyle w:val="AC16CC135B124602BBAD8092E9C5FF4A"/>
          </w:pPr>
          <w:r w:rsidRPr="00EA0CA5">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BA6"/>
    <w:rsid w:val="00031E00"/>
    <w:rsid w:val="000951C6"/>
    <w:rsid w:val="000A0E01"/>
    <w:rsid w:val="00184255"/>
    <w:rsid w:val="001E55D1"/>
    <w:rsid w:val="00252D0B"/>
    <w:rsid w:val="00344B00"/>
    <w:rsid w:val="00363ADE"/>
    <w:rsid w:val="003B383F"/>
    <w:rsid w:val="003D6DA7"/>
    <w:rsid w:val="003F7FED"/>
    <w:rsid w:val="00400861"/>
    <w:rsid w:val="0044314B"/>
    <w:rsid w:val="004906D6"/>
    <w:rsid w:val="00517F19"/>
    <w:rsid w:val="00550D06"/>
    <w:rsid w:val="00613E61"/>
    <w:rsid w:val="006361E1"/>
    <w:rsid w:val="00663FDC"/>
    <w:rsid w:val="006A0CEA"/>
    <w:rsid w:val="00757266"/>
    <w:rsid w:val="00787D17"/>
    <w:rsid w:val="008761EE"/>
    <w:rsid w:val="008C0853"/>
    <w:rsid w:val="00966DD3"/>
    <w:rsid w:val="009B7036"/>
    <w:rsid w:val="00A45517"/>
    <w:rsid w:val="00BB6CAD"/>
    <w:rsid w:val="00BD4F3C"/>
    <w:rsid w:val="00BE68B3"/>
    <w:rsid w:val="00C451CB"/>
    <w:rsid w:val="00CE4408"/>
    <w:rsid w:val="00D02BCA"/>
    <w:rsid w:val="00D16387"/>
    <w:rsid w:val="00D419E4"/>
    <w:rsid w:val="00DE4DE3"/>
    <w:rsid w:val="00DF417B"/>
    <w:rsid w:val="00DF5188"/>
    <w:rsid w:val="00E22328"/>
    <w:rsid w:val="00E42BA6"/>
    <w:rsid w:val="00F4192A"/>
    <w:rsid w:val="00F52371"/>
    <w:rsid w:val="00FA34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4408"/>
    <w:rPr>
      <w:color w:val="808080"/>
    </w:rPr>
  </w:style>
  <w:style w:type="paragraph" w:customStyle="1" w:styleId="092276CEA95A4D839B53F1B8D3CD745F">
    <w:name w:val="092276CEA95A4D839B53F1B8D3CD745F"/>
  </w:style>
  <w:style w:type="paragraph" w:customStyle="1" w:styleId="34D2FB5114DF4BB9922EAC91FA2DF230">
    <w:name w:val="34D2FB5114DF4BB9922EAC91FA2DF230"/>
  </w:style>
  <w:style w:type="paragraph" w:customStyle="1" w:styleId="BA36BE2A752B49E19D33F3639EFE4B61">
    <w:name w:val="BA36BE2A752B49E19D33F3639EFE4B61"/>
  </w:style>
  <w:style w:type="paragraph" w:customStyle="1" w:styleId="FB32BD51B3DC476785665A081A6351CF">
    <w:name w:val="FB32BD51B3DC476785665A081A6351CF"/>
  </w:style>
  <w:style w:type="paragraph" w:customStyle="1" w:styleId="9B211BF502CB4979A784E1CFFB932B78">
    <w:name w:val="9B211BF502CB4979A784E1CFFB932B78"/>
  </w:style>
  <w:style w:type="paragraph" w:customStyle="1" w:styleId="B90616E175E94D9F99245A22A46E7E09">
    <w:name w:val="B90616E175E94D9F99245A22A46E7E09"/>
  </w:style>
  <w:style w:type="paragraph" w:customStyle="1" w:styleId="A50CA56843A847FA8C47EA777AF9333E">
    <w:name w:val="A50CA56843A847FA8C47EA777AF9333E"/>
  </w:style>
  <w:style w:type="paragraph" w:customStyle="1" w:styleId="710A692428064A938B70C796E79E709E">
    <w:name w:val="710A692428064A938B70C796E79E709E"/>
  </w:style>
  <w:style w:type="paragraph" w:customStyle="1" w:styleId="81D4FF0B9EEB4E8BBD45590004D21A40">
    <w:name w:val="81D4FF0B9EEB4E8BBD45590004D21A40"/>
  </w:style>
  <w:style w:type="paragraph" w:customStyle="1" w:styleId="43DB94073AB448E4A52621B574E5EFE8">
    <w:name w:val="43DB94073AB448E4A52621B574E5EFE8"/>
  </w:style>
  <w:style w:type="paragraph" w:customStyle="1" w:styleId="2307BDEE39CB40FB945F5D908C444EA1">
    <w:name w:val="2307BDEE39CB40FB945F5D908C444EA1"/>
  </w:style>
  <w:style w:type="paragraph" w:customStyle="1" w:styleId="5FF745B712FC4E63B22D973AE9A3E3CB">
    <w:name w:val="5FF745B712FC4E63B22D973AE9A3E3CB"/>
  </w:style>
  <w:style w:type="paragraph" w:customStyle="1" w:styleId="C24D01AEAD8E43B4A9FBCBA81FB9C4EE">
    <w:name w:val="C24D01AEAD8E43B4A9FBCBA81FB9C4EE"/>
  </w:style>
  <w:style w:type="paragraph" w:customStyle="1" w:styleId="3D4256EEE5454A4796D421C21E9FDC5D">
    <w:name w:val="3D4256EEE5454A4796D421C21E9FDC5D"/>
  </w:style>
  <w:style w:type="paragraph" w:customStyle="1" w:styleId="8EDED028B25043A6BE93C8D80B0F6CDC">
    <w:name w:val="8EDED028B25043A6BE93C8D80B0F6CDC"/>
  </w:style>
  <w:style w:type="paragraph" w:customStyle="1" w:styleId="9B0BEADCE0EF4EC7876253B250E73832">
    <w:name w:val="9B0BEADCE0EF4EC7876253B250E73832"/>
  </w:style>
  <w:style w:type="paragraph" w:customStyle="1" w:styleId="175FC4E85A2D4666A9A90B70DC603BA1">
    <w:name w:val="175FC4E85A2D4666A9A90B70DC603BA1"/>
  </w:style>
  <w:style w:type="paragraph" w:customStyle="1" w:styleId="8801B5F1BC9D412686F6847E3C4FB176">
    <w:name w:val="8801B5F1BC9D412686F6847E3C4FB176"/>
  </w:style>
  <w:style w:type="paragraph" w:customStyle="1" w:styleId="81E40501C9794E89A5BC7FE22DBBBA7E">
    <w:name w:val="81E40501C9794E89A5BC7FE22DBBBA7E"/>
  </w:style>
  <w:style w:type="paragraph" w:customStyle="1" w:styleId="3A865EC6C6F84ECE9D4DD484DD44FD5D">
    <w:name w:val="3A865EC6C6F84ECE9D4DD484DD44FD5D"/>
  </w:style>
  <w:style w:type="paragraph" w:customStyle="1" w:styleId="30D737BCDCB84B149728641753C4505F">
    <w:name w:val="30D737BCDCB84B149728641753C4505F"/>
  </w:style>
  <w:style w:type="paragraph" w:customStyle="1" w:styleId="5B20D9DA7B524387A415B4AADC26D69F">
    <w:name w:val="5B20D9DA7B524387A415B4AADC26D69F"/>
  </w:style>
  <w:style w:type="paragraph" w:customStyle="1" w:styleId="CB9672F4DA394027BCB4E26C4CAEAE5C">
    <w:name w:val="CB9672F4DA394027BCB4E26C4CAEAE5C"/>
  </w:style>
  <w:style w:type="paragraph" w:customStyle="1" w:styleId="797F4E49705B4145B9AA7932126D89A8">
    <w:name w:val="797F4E49705B4145B9AA7932126D89A8"/>
  </w:style>
  <w:style w:type="paragraph" w:customStyle="1" w:styleId="AC16CC135B124602BBAD8092E9C5FF4A">
    <w:name w:val="AC16CC135B124602BBAD8092E9C5FF4A"/>
  </w:style>
  <w:style w:type="paragraph" w:customStyle="1" w:styleId="85D3CBECB67743458AF6159655DF43FB">
    <w:name w:val="85D3CBECB67743458AF6159655DF43FB"/>
    <w:rsid w:val="00CE440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2015-06-24T00:00:00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Vladimir Durovic</DisplayName>
        <AccountId>179</AccountId>
        <AccountType/>
      </UserInfo>
    </GSMADocumentOwner>
    <GSMARelatedDiscussion xmlns="ADEDD60E-22E2-4049-BE99-80A2BB237DD5">
      <Url xsi:nil="true"/>
      <Description xsi:nil="true"/>
    </GSMARelatedDiscussion>
    <GSMASecurityGroup xmlns="ADEDD60E-22E2-4049-BE99-80A2BB237DD5">Non-confidential</GSMASecurityGroup>
    <GSMADocumentNumber xmlns="ADEDD60E-22E2-4049-BE99-80A2BB237DD5">RiLTE 46_118</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DOIS</GSMAListOfContributors>
    <GSMATitle xmlns="ADEDD60E-22E2-4049-BE99-80A2BB237DD5">LS to 3GPP SA1 on Data Off Requirements</GSMATitle>
    <GSMAItemFor xmlns="ADEDD60E-22E2-4049-BE99-80A2BB237DD5">Discussion</GSMAItemFor>
    <GSMAMeetingItemNumberLocal xmlns="ADEDD60E-22E2-4049-BE99-80A2BB237DD5" xsi:nil="true"/>
    <GSMAMeetingNameAndNumber xmlns="ADEDD60E-22E2-4049-BE99-80A2BB237DD5">
      <Url xsi:nil="true"/>
      <Description xsi:nil="true"/>
    </GSMAMeetingNameAndNumber>
    <GSMAMeetingNameAndNumberText xmlns="ADEDD60E-22E2-4049-BE99-80A2BB237DD5">RiLTE #46</GSMAMeetingNameAndNumberText>
    <GSMAMeetingItemNumber xmlns="ADEDD60E-22E2-4049-BE99-80A2BB237DD5">RiLTE 46_118</GSMAMeetingItemNumber>
    <GSMAMeetingDate xmlns="ADEDD60E-22E2-4049-BE99-80A2BB237DD5">2015-07-17T00:00:00</GSMAMeetingDate>
    <GSMAMeetingNameAndNumberLocal xmlns="ADEDD60E-22E2-4049-BE99-80A2BB237DD5">
      <Url xsi:nil="true"/>
      <Description xsi:nil="true"/>
    </GSMAMeetingNameAndNumberLocal>
    <GSMAMeetingLocation xmlns="ADEDD60E-22E2-4049-BE99-80A2BB237DD5">Rome, Italy</GSMAMeetingLocation>
    <GSMATemplateNumber xmlns="ADEDD60E-22E2-4049-BE99-80A2BB237DD5">0.1</GSMATemplateNumber>
    <GSMATemplateConversionStatus xmlns="ADEDD60E-22E2-4049-BE99-80A2BB237DD5" xsi:nil="true"/>
    <GSMASummary xmlns="ADEDD60E-22E2-4049-BE99-80A2BB237DD5" xsi:nil="true"/>
    <TaxCatchAll xmlns="54cf9ea2-8b24-4a35-a789-c10402c86061">
      <Value>6</Value>
    </TaxCatchAll>
    <GSMAShowInGeneralView xmlns="ADEDD60E-22E2-4049-BE99-80A2BB237DD5">true</GSMAShowInGeneralView>
    <_dlc_DocId xmlns="54cf9ea2-8b24-4a35-a789-c10402c86061">INFO-2167-471</_dlc_DocId>
    <_dlc_DocIdUrl xmlns="54cf9ea2-8b24-4a35-a789-c10402c86061">
      <Url>https://infocentre2.gsma.com/gp/wg/DAG/_layouts/DocIdRedir.aspx?ID=INFO-2167-471</Url>
      <Description>INFO-2167-471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7BC0D0B4E2AF1B4DAF3A6C9A16075155" ma:contentTypeVersion="2" ma:contentTypeDescription="Group Document Content Type" ma:contentTypeScope="" ma:versionID="3e50d342b6ba8d615a317ea61b846fd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00CE8126-D27D-40F1-8595-62E3AC98D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56A93-0BAD-43DC-8DE6-8504D57C2DBC}">
  <ds:schemaRefs>
    <ds:schemaRef ds:uri="http://schemas.microsoft.com/sharepoint/events"/>
  </ds:schemaRefs>
</ds:datastoreItem>
</file>

<file path=customXml/itemProps4.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5.xml><?xml version="1.0" encoding="utf-8"?>
<ds:datastoreItem xmlns:ds="http://schemas.openxmlformats.org/officeDocument/2006/customXml" ds:itemID="{E9FF3503-8942-4E47-8F81-F7ED29D6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with editable fields</Template>
  <TotalTime>4</TotalTime>
  <Pages>4</Pages>
  <Words>634</Words>
  <Characters>3618</Characters>
  <Application>Microsoft Office Word</Application>
  <DocSecurity>0</DocSecurity>
  <Lines>30</Lines>
  <Paragraphs>8</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Liaison Statement Template</vt:lpstr>
      <vt:lpstr>Liaison Statement Template</vt:lpstr>
      <vt:lpstr>Liaison Statement Template</vt:lpstr>
    </vt:vector>
  </TitlesOfParts>
  <Company>GSM Ltd</Company>
  <LinksUpToDate>false</LinksUpToDate>
  <CharactersWithSpaces>4244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Template</dc:title>
  <dc:creator>Vladimir Durovic</dc:creator>
  <cp:lastModifiedBy>David Hutton</cp:lastModifiedBy>
  <cp:revision>4</cp:revision>
  <dcterms:created xsi:type="dcterms:W3CDTF">2015-08-04T07:38:00Z</dcterms:created>
  <dcterms:modified xsi:type="dcterms:W3CDTF">2015-08-04T07:41:00Z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0x010100EC728DFF17A841B193288BA44365FF7000B94428117C9D4ABEAE546B343679976600ACDBF4E2DAA944C2AE01FEAD255A01F6007BC0D0B4E2AF1B4DAF3A6C9A16075155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c471ae1d-eaf9-42c3-823f-26cd10acb792</vt:lpwstr>
  </property>
</Properties>
</file>